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F8E" w:rsidRDefault="00511F8E" w:rsidP="00511F8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:rsidR="00B8047B" w:rsidRDefault="00B8047B" w:rsidP="00B8047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AC4363" w:rsidRDefault="00AC4363" w:rsidP="00473BE6">
      <w:pPr>
        <w:pStyle w:val="Tytu"/>
        <w:rPr>
          <w:rFonts w:ascii="Corbel" w:hAnsi="Corbel"/>
        </w:rPr>
      </w:pPr>
    </w:p>
    <w:p w:rsidR="00B8047B" w:rsidRPr="009679D2" w:rsidRDefault="00B8047B" w:rsidP="00473BE6">
      <w:pPr>
        <w:pStyle w:val="Tytu"/>
        <w:rPr>
          <w:rFonts w:ascii="Corbel" w:hAnsi="Corbel"/>
        </w:rPr>
      </w:pPr>
    </w:p>
    <w:p w:rsidR="0085747A" w:rsidRPr="009679D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679D2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679D2" w:rsidRDefault="0071620A" w:rsidP="00B259A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679D2">
        <w:rPr>
          <w:rFonts w:ascii="Corbel" w:hAnsi="Corbel"/>
          <w:b/>
          <w:smallCaps/>
          <w:sz w:val="24"/>
          <w:szCs w:val="24"/>
        </w:rPr>
        <w:t>dotyczy cyklu kształcenia</w:t>
      </w:r>
      <w:r w:rsidR="00FD7DD3" w:rsidRPr="009679D2">
        <w:rPr>
          <w:rFonts w:ascii="Corbel" w:hAnsi="Corbel"/>
          <w:smallCaps/>
          <w:sz w:val="24"/>
          <w:szCs w:val="24"/>
        </w:rPr>
        <w:t xml:space="preserve"> </w:t>
      </w:r>
      <w:r w:rsidR="00B259AD">
        <w:rPr>
          <w:rFonts w:ascii="Corbel" w:hAnsi="Corbel"/>
          <w:b/>
          <w:smallCaps/>
          <w:sz w:val="24"/>
          <w:szCs w:val="24"/>
        </w:rPr>
        <w:t>202</w:t>
      </w:r>
      <w:r w:rsidR="004C3B18">
        <w:rPr>
          <w:rFonts w:ascii="Corbel" w:hAnsi="Corbel"/>
          <w:b/>
          <w:smallCaps/>
          <w:sz w:val="24"/>
          <w:szCs w:val="24"/>
        </w:rPr>
        <w:t>6</w:t>
      </w:r>
      <w:r w:rsidR="00B259AD">
        <w:rPr>
          <w:rFonts w:ascii="Corbel" w:hAnsi="Corbel"/>
          <w:b/>
          <w:smallCaps/>
          <w:sz w:val="24"/>
          <w:szCs w:val="24"/>
        </w:rPr>
        <w:t>-20</w:t>
      </w:r>
      <w:r w:rsidR="004C3B18">
        <w:rPr>
          <w:rFonts w:ascii="Corbel" w:hAnsi="Corbel"/>
          <w:b/>
          <w:smallCaps/>
          <w:sz w:val="24"/>
          <w:szCs w:val="24"/>
        </w:rPr>
        <w:t>31</w:t>
      </w:r>
    </w:p>
    <w:p w:rsidR="0085747A" w:rsidRDefault="00445970" w:rsidP="004C3B18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9679D2">
        <w:rPr>
          <w:rFonts w:ascii="Corbel" w:hAnsi="Corbel"/>
          <w:sz w:val="24"/>
          <w:szCs w:val="24"/>
        </w:rPr>
        <w:t>R</w:t>
      </w:r>
      <w:r w:rsidR="00AD60EC" w:rsidRPr="009679D2">
        <w:rPr>
          <w:rFonts w:ascii="Corbel" w:hAnsi="Corbel"/>
          <w:sz w:val="24"/>
          <w:szCs w:val="24"/>
        </w:rPr>
        <w:t xml:space="preserve">ok akademicki   </w:t>
      </w:r>
      <w:r w:rsidR="00AD60EC" w:rsidRPr="00FB7D94">
        <w:rPr>
          <w:rFonts w:ascii="Corbel" w:hAnsi="Corbel"/>
          <w:b/>
          <w:bCs/>
          <w:sz w:val="24"/>
          <w:szCs w:val="24"/>
        </w:rPr>
        <w:t>202</w:t>
      </w:r>
      <w:r w:rsidR="004C3B18">
        <w:rPr>
          <w:rFonts w:ascii="Corbel" w:hAnsi="Corbel"/>
          <w:b/>
          <w:bCs/>
          <w:sz w:val="24"/>
          <w:szCs w:val="24"/>
        </w:rPr>
        <w:t>9</w:t>
      </w:r>
      <w:r w:rsidR="00AD60EC" w:rsidRPr="00FB7D94">
        <w:rPr>
          <w:rFonts w:ascii="Corbel" w:hAnsi="Corbel"/>
          <w:b/>
          <w:bCs/>
          <w:sz w:val="24"/>
          <w:szCs w:val="24"/>
        </w:rPr>
        <w:t>/2</w:t>
      </w:r>
      <w:r w:rsidR="00FB7D94" w:rsidRPr="00FB7D94">
        <w:rPr>
          <w:rFonts w:ascii="Corbel" w:hAnsi="Corbel"/>
          <w:b/>
          <w:bCs/>
          <w:sz w:val="24"/>
          <w:szCs w:val="24"/>
        </w:rPr>
        <w:t>0</w:t>
      </w:r>
      <w:r w:rsidR="004C3B18">
        <w:rPr>
          <w:rFonts w:ascii="Corbel" w:hAnsi="Corbel"/>
          <w:b/>
          <w:bCs/>
          <w:sz w:val="24"/>
          <w:szCs w:val="24"/>
        </w:rPr>
        <w:t>30</w:t>
      </w:r>
    </w:p>
    <w:p w:rsidR="004C3B18" w:rsidRPr="009679D2" w:rsidRDefault="004C3B18" w:rsidP="004C3B18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:rsidR="0085747A" w:rsidRPr="009679D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679D2">
        <w:rPr>
          <w:rFonts w:ascii="Corbel" w:hAnsi="Corbel"/>
          <w:szCs w:val="24"/>
        </w:rPr>
        <w:t xml:space="preserve">1. </w:t>
      </w:r>
      <w:r w:rsidR="0085747A" w:rsidRPr="009679D2">
        <w:rPr>
          <w:rFonts w:ascii="Corbel" w:hAnsi="Corbel"/>
          <w:szCs w:val="24"/>
        </w:rPr>
        <w:t xml:space="preserve">Podstawowe </w:t>
      </w:r>
      <w:r w:rsidR="00445970" w:rsidRPr="009679D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679D2" w:rsidTr="00B819C8">
        <w:tc>
          <w:tcPr>
            <w:tcW w:w="2694" w:type="dxa"/>
            <w:vAlign w:val="center"/>
          </w:tcPr>
          <w:p w:rsidR="0085747A" w:rsidRPr="009679D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679D2" w:rsidRDefault="004C3B18" w:rsidP="00AD60EC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="00AD60EC" w:rsidRPr="009679D2">
              <w:rPr>
                <w:rFonts w:ascii="Corbel" w:hAnsi="Corbel"/>
                <w:sz w:val="24"/>
                <w:szCs w:val="24"/>
              </w:rPr>
              <w:t>etodologia badań ilościowych</w:t>
            </w:r>
          </w:p>
        </w:tc>
      </w:tr>
      <w:tr w:rsidR="0085747A" w:rsidRPr="009679D2" w:rsidTr="00B819C8">
        <w:tc>
          <w:tcPr>
            <w:tcW w:w="2694" w:type="dxa"/>
            <w:vAlign w:val="center"/>
          </w:tcPr>
          <w:p w:rsidR="0085747A" w:rsidRPr="009679D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679D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679D2" w:rsidRDefault="00AD60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9679D2" w:rsidTr="00B819C8">
        <w:tc>
          <w:tcPr>
            <w:tcW w:w="2694" w:type="dxa"/>
            <w:vAlign w:val="center"/>
          </w:tcPr>
          <w:p w:rsidR="0085747A" w:rsidRPr="009679D2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N</w:t>
            </w:r>
            <w:r w:rsidR="0085747A" w:rsidRPr="009679D2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9679D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679D2" w:rsidRDefault="00146093" w:rsidP="00AD60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4609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679D2" w:rsidTr="00B819C8">
        <w:tc>
          <w:tcPr>
            <w:tcW w:w="2694" w:type="dxa"/>
            <w:vAlign w:val="center"/>
          </w:tcPr>
          <w:p w:rsidR="0085747A" w:rsidRPr="009679D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679D2" w:rsidRDefault="002A63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  <w:r w:rsidR="003D78A3" w:rsidRPr="009679D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679D2" w:rsidTr="00B819C8">
        <w:tc>
          <w:tcPr>
            <w:tcW w:w="2694" w:type="dxa"/>
            <w:vAlign w:val="center"/>
          </w:tcPr>
          <w:p w:rsidR="0085747A" w:rsidRPr="009679D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679D2" w:rsidRDefault="00AD60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9679D2" w:rsidTr="00B819C8">
        <w:tc>
          <w:tcPr>
            <w:tcW w:w="2694" w:type="dxa"/>
            <w:vAlign w:val="center"/>
          </w:tcPr>
          <w:p w:rsidR="0085747A" w:rsidRPr="009679D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679D2" w:rsidRDefault="00AD60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D602F6" w:rsidRPr="009679D2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Pr="009679D2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D602F6" w:rsidRPr="009679D2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9679D2" w:rsidTr="00B819C8">
        <w:tc>
          <w:tcPr>
            <w:tcW w:w="2694" w:type="dxa"/>
            <w:vAlign w:val="center"/>
          </w:tcPr>
          <w:p w:rsidR="0085747A" w:rsidRPr="009679D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679D2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679D2" w:rsidTr="00B819C8">
        <w:tc>
          <w:tcPr>
            <w:tcW w:w="2694" w:type="dxa"/>
            <w:vAlign w:val="center"/>
          </w:tcPr>
          <w:p w:rsidR="0085747A" w:rsidRPr="009679D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679D2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17426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679D2" w:rsidTr="00B819C8">
        <w:tc>
          <w:tcPr>
            <w:tcW w:w="2694" w:type="dxa"/>
            <w:vAlign w:val="center"/>
          </w:tcPr>
          <w:p w:rsidR="0085747A" w:rsidRPr="009679D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679D2">
              <w:rPr>
                <w:rFonts w:ascii="Corbel" w:hAnsi="Corbel"/>
                <w:sz w:val="24"/>
                <w:szCs w:val="24"/>
              </w:rPr>
              <w:t>/y</w:t>
            </w:r>
            <w:r w:rsidRPr="009679D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679D2" w:rsidRDefault="00AD60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IV rok, 7</w:t>
            </w:r>
            <w:r w:rsidR="002A6349" w:rsidRPr="009679D2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679D2" w:rsidTr="00B819C8">
        <w:tc>
          <w:tcPr>
            <w:tcW w:w="2694" w:type="dxa"/>
            <w:vAlign w:val="center"/>
          </w:tcPr>
          <w:p w:rsidR="0085747A" w:rsidRPr="009679D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679D2" w:rsidRDefault="00F234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Moduł G – Metodologia badań naukowych</w:t>
            </w:r>
          </w:p>
        </w:tc>
      </w:tr>
      <w:tr w:rsidR="00923D7D" w:rsidRPr="009679D2" w:rsidTr="00B819C8">
        <w:tc>
          <w:tcPr>
            <w:tcW w:w="2694" w:type="dxa"/>
            <w:vAlign w:val="center"/>
          </w:tcPr>
          <w:p w:rsidR="00923D7D" w:rsidRPr="009679D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679D2" w:rsidRDefault="00F670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ję</w:t>
            </w:r>
            <w:r w:rsidR="0051294E" w:rsidRPr="009679D2">
              <w:rPr>
                <w:rFonts w:ascii="Corbel" w:hAnsi="Corbel"/>
                <w:b w:val="0"/>
                <w:sz w:val="24"/>
                <w:szCs w:val="24"/>
              </w:rPr>
              <w:t>zyk</w:t>
            </w:r>
            <w:r w:rsidR="00C85682" w:rsidRPr="009679D2">
              <w:rPr>
                <w:rFonts w:ascii="Corbel" w:hAnsi="Corbel"/>
                <w:b w:val="0"/>
                <w:sz w:val="24"/>
                <w:szCs w:val="24"/>
              </w:rPr>
              <w:t xml:space="preserve"> polski </w:t>
            </w:r>
          </w:p>
        </w:tc>
      </w:tr>
      <w:tr w:rsidR="0085747A" w:rsidRPr="009679D2" w:rsidTr="00B819C8">
        <w:tc>
          <w:tcPr>
            <w:tcW w:w="2694" w:type="dxa"/>
            <w:vAlign w:val="center"/>
          </w:tcPr>
          <w:p w:rsidR="0085747A" w:rsidRPr="009679D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679D2" w:rsidRDefault="00661F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2342F" w:rsidRPr="009679D2">
              <w:rPr>
                <w:rFonts w:ascii="Corbel" w:hAnsi="Corbel"/>
                <w:b w:val="0"/>
                <w:sz w:val="24"/>
                <w:szCs w:val="24"/>
              </w:rPr>
              <w:t xml:space="preserve">r hab. </w:t>
            </w:r>
            <w:r w:rsidR="00146093">
              <w:rPr>
                <w:rFonts w:ascii="Corbel" w:hAnsi="Corbel"/>
                <w:b w:val="0"/>
                <w:sz w:val="24"/>
                <w:szCs w:val="24"/>
              </w:rPr>
              <w:t xml:space="preserve">prof. UR </w:t>
            </w:r>
            <w:r w:rsidR="00F2342F" w:rsidRPr="009679D2">
              <w:rPr>
                <w:rFonts w:ascii="Corbel" w:hAnsi="Corbel"/>
                <w:b w:val="0"/>
                <w:sz w:val="24"/>
                <w:szCs w:val="24"/>
              </w:rPr>
              <w:t xml:space="preserve">Ryszard </w:t>
            </w:r>
            <w:proofErr w:type="spellStart"/>
            <w:r w:rsidR="00F2342F" w:rsidRPr="009679D2"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</w:p>
        </w:tc>
      </w:tr>
      <w:tr w:rsidR="0085747A" w:rsidRPr="009679D2" w:rsidTr="00B819C8">
        <w:tc>
          <w:tcPr>
            <w:tcW w:w="2694" w:type="dxa"/>
            <w:vAlign w:val="center"/>
          </w:tcPr>
          <w:p w:rsidR="0085747A" w:rsidRPr="009679D2" w:rsidRDefault="0085747A" w:rsidP="00867709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679D2" w:rsidRDefault="00661F2B" w:rsidP="0086770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6704D" w:rsidRPr="009679D2">
              <w:rPr>
                <w:rFonts w:ascii="Corbel" w:hAnsi="Corbel"/>
                <w:b w:val="0"/>
                <w:sz w:val="24"/>
                <w:szCs w:val="24"/>
              </w:rPr>
              <w:t>r hab.</w:t>
            </w:r>
            <w:r w:rsidR="00F2342F" w:rsidRPr="009679D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146093">
              <w:rPr>
                <w:rFonts w:ascii="Corbel" w:hAnsi="Corbel"/>
                <w:b w:val="0"/>
                <w:sz w:val="24"/>
                <w:szCs w:val="24"/>
              </w:rPr>
              <w:t xml:space="preserve">prof. UR </w:t>
            </w:r>
            <w:r w:rsidR="00F2342F" w:rsidRPr="009679D2">
              <w:rPr>
                <w:rFonts w:ascii="Corbel" w:hAnsi="Corbel"/>
                <w:b w:val="0"/>
                <w:sz w:val="24"/>
                <w:szCs w:val="24"/>
              </w:rPr>
              <w:t xml:space="preserve">Ryszard </w:t>
            </w:r>
            <w:proofErr w:type="spellStart"/>
            <w:r w:rsidR="00F2342F" w:rsidRPr="009679D2"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</w:p>
          <w:p w:rsidR="00867709" w:rsidRPr="009679D2" w:rsidRDefault="00661F2B" w:rsidP="0086770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B41642" w:rsidRPr="009679D2">
              <w:rPr>
                <w:rFonts w:ascii="Corbel" w:hAnsi="Corbel"/>
                <w:b w:val="0"/>
                <w:sz w:val="24"/>
                <w:szCs w:val="24"/>
              </w:rPr>
              <w:t>r B</w:t>
            </w:r>
            <w:r w:rsidR="00867709" w:rsidRPr="009679D2">
              <w:rPr>
                <w:rFonts w:ascii="Corbel" w:hAnsi="Corbel"/>
                <w:b w:val="0"/>
                <w:sz w:val="24"/>
                <w:szCs w:val="24"/>
              </w:rPr>
              <w:t>arbara Lulek</w:t>
            </w:r>
          </w:p>
          <w:p w:rsidR="00867709" w:rsidRPr="009679D2" w:rsidRDefault="00661F2B" w:rsidP="0086770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67709" w:rsidRPr="009679D2">
              <w:rPr>
                <w:rFonts w:ascii="Corbel" w:hAnsi="Corbel"/>
                <w:b w:val="0"/>
                <w:sz w:val="24"/>
                <w:szCs w:val="24"/>
              </w:rPr>
              <w:t xml:space="preserve">r Anna </w:t>
            </w:r>
            <w:proofErr w:type="spellStart"/>
            <w:r w:rsidR="00867709" w:rsidRPr="009679D2">
              <w:rPr>
                <w:rFonts w:ascii="Corbel" w:hAnsi="Corbel"/>
                <w:b w:val="0"/>
                <w:sz w:val="24"/>
                <w:szCs w:val="24"/>
              </w:rPr>
              <w:t>Śniegulska</w:t>
            </w:r>
            <w:proofErr w:type="spellEnd"/>
          </w:p>
        </w:tc>
      </w:tr>
    </w:tbl>
    <w:p w:rsidR="00923D7D" w:rsidRPr="009679D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923D7D" w:rsidRPr="009679D2" w:rsidRDefault="0085747A" w:rsidP="00414439">
      <w:pPr>
        <w:pStyle w:val="Podpunkty"/>
        <w:ind w:left="284"/>
        <w:rPr>
          <w:rFonts w:ascii="Corbel" w:hAnsi="Corbel"/>
          <w:sz w:val="24"/>
          <w:szCs w:val="24"/>
        </w:rPr>
      </w:pPr>
      <w:r w:rsidRPr="009679D2">
        <w:rPr>
          <w:rFonts w:ascii="Corbel" w:hAnsi="Corbel"/>
          <w:sz w:val="24"/>
          <w:szCs w:val="24"/>
        </w:rPr>
        <w:t>1.</w:t>
      </w:r>
      <w:r w:rsidR="00E22FBC" w:rsidRPr="009679D2">
        <w:rPr>
          <w:rFonts w:ascii="Corbel" w:hAnsi="Corbel"/>
          <w:sz w:val="24"/>
          <w:szCs w:val="24"/>
        </w:rPr>
        <w:t>1</w:t>
      </w:r>
      <w:r w:rsidRPr="009679D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892"/>
        <w:gridCol w:w="754"/>
        <w:gridCol w:w="1188"/>
        <w:gridCol w:w="773"/>
        <w:gridCol w:w="800"/>
        <w:gridCol w:w="714"/>
        <w:gridCol w:w="1188"/>
        <w:gridCol w:w="2420"/>
      </w:tblGrid>
      <w:tr w:rsidR="00B41642" w:rsidRPr="009679D2" w:rsidTr="00B41642"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42" w:rsidRPr="009679D2" w:rsidRDefault="00B4164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79D2">
              <w:rPr>
                <w:rFonts w:ascii="Corbel" w:hAnsi="Corbel"/>
                <w:szCs w:val="24"/>
              </w:rPr>
              <w:t>Semestr</w:t>
            </w:r>
          </w:p>
          <w:p w:rsidR="00B41642" w:rsidRPr="009679D2" w:rsidRDefault="00B4164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79D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642" w:rsidRPr="009679D2" w:rsidRDefault="00B4164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679D2">
              <w:rPr>
                <w:rFonts w:ascii="Corbel" w:hAnsi="Corbel"/>
                <w:szCs w:val="24"/>
              </w:rPr>
              <w:t>Wykł</w:t>
            </w:r>
            <w:proofErr w:type="spellEnd"/>
            <w:r w:rsidRPr="009679D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642" w:rsidRPr="009679D2" w:rsidRDefault="00B4164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79D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642" w:rsidRPr="009679D2" w:rsidRDefault="00B4164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79D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642" w:rsidRPr="009679D2" w:rsidRDefault="00B4164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79D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42" w:rsidRPr="009679D2" w:rsidRDefault="00B4164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679D2">
              <w:rPr>
                <w:rFonts w:ascii="Corbel" w:hAnsi="Corbel"/>
                <w:szCs w:val="24"/>
              </w:rPr>
              <w:t>Sem</w:t>
            </w:r>
            <w:proofErr w:type="spellEnd"/>
            <w:r w:rsidRPr="009679D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642" w:rsidRPr="009679D2" w:rsidRDefault="00B4164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79D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642" w:rsidRPr="009679D2" w:rsidRDefault="00AD60E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79D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642" w:rsidRPr="009679D2" w:rsidRDefault="00B4164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679D2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D60EC" w:rsidRPr="009679D2" w:rsidTr="00B41642"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EC" w:rsidRPr="009679D2" w:rsidRDefault="00AD60E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79D2">
              <w:rPr>
                <w:rFonts w:ascii="Corbel" w:hAnsi="Corbel"/>
                <w:szCs w:val="24"/>
              </w:rPr>
              <w:t>7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0EC" w:rsidRPr="009679D2" w:rsidRDefault="00A01AA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0EC" w:rsidRPr="009679D2" w:rsidRDefault="00AD60E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0EC" w:rsidRPr="009679D2" w:rsidRDefault="00AD60E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0EC" w:rsidRPr="009679D2" w:rsidRDefault="00AD60E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0EC" w:rsidRPr="009679D2" w:rsidRDefault="00AD60E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0EC" w:rsidRPr="009679D2" w:rsidRDefault="00AD60E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0EC" w:rsidRPr="009679D2" w:rsidRDefault="00A01AA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0EC" w:rsidRPr="009679D2" w:rsidRDefault="00AD60E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79D2">
              <w:rPr>
                <w:rFonts w:ascii="Corbel" w:hAnsi="Corbel"/>
                <w:szCs w:val="24"/>
              </w:rPr>
              <w:t>5</w:t>
            </w:r>
          </w:p>
        </w:tc>
      </w:tr>
    </w:tbl>
    <w:p w:rsidR="00923D7D" w:rsidRPr="009679D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AD60EC" w:rsidRPr="009679D2" w:rsidRDefault="00AD60EC" w:rsidP="00AD60E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679D2">
        <w:rPr>
          <w:rFonts w:ascii="Corbel" w:hAnsi="Corbel"/>
          <w:smallCaps w:val="0"/>
          <w:szCs w:val="24"/>
        </w:rPr>
        <w:t>1.2.</w:t>
      </w:r>
      <w:r w:rsidRPr="009679D2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AD60EC" w:rsidRPr="009679D2" w:rsidRDefault="00AD60EC" w:rsidP="00AD60EC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9679D2">
        <w:rPr>
          <w:rFonts w:ascii="Corbel" w:eastAsia="MS Gothic" w:hAnsi="Corbel"/>
          <w:b w:val="0"/>
          <w:szCs w:val="24"/>
        </w:rPr>
        <w:sym w:font="Wingdings" w:char="F078"/>
      </w:r>
      <w:r w:rsidRPr="009679D2">
        <w:rPr>
          <w:rFonts w:ascii="Corbel" w:eastAsia="MS Gothic" w:hAnsi="Corbel"/>
          <w:b w:val="0"/>
          <w:szCs w:val="24"/>
        </w:rPr>
        <w:t xml:space="preserve"> </w:t>
      </w:r>
      <w:r w:rsidRPr="009679D2">
        <w:rPr>
          <w:rFonts w:ascii="Corbel" w:hAnsi="Corbel"/>
          <w:b w:val="0"/>
          <w:smallCaps w:val="0"/>
          <w:szCs w:val="24"/>
        </w:rPr>
        <w:t>zajęcia w formie tradycyjnej</w:t>
      </w:r>
    </w:p>
    <w:p w:rsidR="00AD60EC" w:rsidRPr="009679D2" w:rsidRDefault="00AD60EC" w:rsidP="00AD60E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679D2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AD60EC" w:rsidRPr="009679D2" w:rsidRDefault="00AD60EC" w:rsidP="00AD60E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AD60EC" w:rsidRPr="009679D2" w:rsidRDefault="00AD60EC" w:rsidP="00AD60E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679D2">
        <w:rPr>
          <w:rFonts w:ascii="Corbel" w:hAnsi="Corbel"/>
          <w:smallCaps w:val="0"/>
          <w:szCs w:val="24"/>
        </w:rPr>
        <w:t xml:space="preserve">1.3 </w:t>
      </w:r>
      <w:r w:rsidRPr="009679D2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:rsidR="00AD60EC" w:rsidRPr="009679D2" w:rsidRDefault="002627A2" w:rsidP="00AD60EC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w</w:t>
      </w:r>
      <w:r w:rsidR="00AD60EC" w:rsidRPr="009679D2">
        <w:rPr>
          <w:rFonts w:ascii="Corbel" w:hAnsi="Corbel"/>
          <w:sz w:val="24"/>
          <w:szCs w:val="24"/>
        </w:rPr>
        <w:t>ykład</w:t>
      </w:r>
      <w:r>
        <w:rPr>
          <w:rFonts w:ascii="Corbel" w:hAnsi="Corbel"/>
          <w:sz w:val="24"/>
          <w:szCs w:val="24"/>
        </w:rPr>
        <w:t>:</w:t>
      </w:r>
      <w:r w:rsidR="00AD60EC" w:rsidRPr="009679D2">
        <w:rPr>
          <w:rFonts w:ascii="Corbel" w:hAnsi="Corbel"/>
          <w:sz w:val="24"/>
          <w:szCs w:val="24"/>
        </w:rPr>
        <w:t xml:space="preserve"> zaliczenie bez oceny</w:t>
      </w:r>
      <w:r w:rsidR="00AD60EC" w:rsidRPr="009679D2">
        <w:rPr>
          <w:rFonts w:ascii="Corbel" w:hAnsi="Corbel"/>
          <w:sz w:val="24"/>
          <w:szCs w:val="24"/>
        </w:rPr>
        <w:tab/>
      </w:r>
    </w:p>
    <w:p w:rsidR="00AD60EC" w:rsidRPr="009679D2" w:rsidRDefault="00AD60EC" w:rsidP="00AD60EC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 w:rsidRPr="009679D2">
        <w:rPr>
          <w:rFonts w:ascii="Corbel" w:hAnsi="Corbel"/>
          <w:sz w:val="24"/>
          <w:szCs w:val="24"/>
        </w:rPr>
        <w:t>warsztaty: zaliczenie z oceną</w:t>
      </w:r>
    </w:p>
    <w:p w:rsidR="00AD60EC" w:rsidRPr="009679D2" w:rsidRDefault="00AD60EC" w:rsidP="00AD60EC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 w:rsidRPr="009679D2">
        <w:rPr>
          <w:rFonts w:ascii="Corbel" w:hAnsi="Corbel"/>
          <w:sz w:val="24"/>
          <w:szCs w:val="24"/>
        </w:rPr>
        <w:t>całość przedmiotu</w:t>
      </w:r>
      <w:r w:rsidR="002627A2">
        <w:rPr>
          <w:rFonts w:ascii="Corbel" w:hAnsi="Corbel"/>
          <w:sz w:val="24"/>
          <w:szCs w:val="24"/>
        </w:rPr>
        <w:t>:</w:t>
      </w:r>
      <w:r w:rsidRPr="009679D2">
        <w:rPr>
          <w:rFonts w:ascii="Corbel" w:hAnsi="Corbel"/>
          <w:sz w:val="24"/>
          <w:szCs w:val="24"/>
        </w:rPr>
        <w:t xml:space="preserve"> egzamin</w:t>
      </w:r>
    </w:p>
    <w:p w:rsidR="00AD60EC" w:rsidRPr="009679D2" w:rsidRDefault="00AD60EC" w:rsidP="00AD60E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D60EC" w:rsidRPr="009679D2" w:rsidRDefault="00AD60EC" w:rsidP="00AD60EC">
      <w:pPr>
        <w:pStyle w:val="Punktygwne"/>
        <w:spacing w:before="0" w:after="0"/>
        <w:rPr>
          <w:rFonts w:ascii="Corbel" w:hAnsi="Corbel"/>
          <w:szCs w:val="24"/>
        </w:rPr>
      </w:pPr>
      <w:r w:rsidRPr="009679D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AD60EC" w:rsidRPr="009679D2" w:rsidTr="007C7B58">
        <w:tc>
          <w:tcPr>
            <w:tcW w:w="9670" w:type="dxa"/>
          </w:tcPr>
          <w:p w:rsidR="00AD60EC" w:rsidRPr="009679D2" w:rsidRDefault="00AD60EC" w:rsidP="007C7B58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kurs z pedagogiki ogólnej, logiki</w:t>
            </w:r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</w:p>
        </w:tc>
      </w:tr>
    </w:tbl>
    <w:p w:rsidR="00414439" w:rsidRPr="009679D2" w:rsidRDefault="00414439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9679D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679D2">
        <w:rPr>
          <w:rFonts w:ascii="Corbel" w:hAnsi="Corbel"/>
          <w:szCs w:val="24"/>
        </w:rPr>
        <w:t>3.</w:t>
      </w:r>
      <w:r w:rsidR="00A84C85" w:rsidRPr="009679D2">
        <w:rPr>
          <w:rFonts w:ascii="Corbel" w:hAnsi="Corbel"/>
          <w:szCs w:val="24"/>
        </w:rPr>
        <w:t>cele, efekty uczenia się</w:t>
      </w:r>
      <w:r w:rsidR="0085747A" w:rsidRPr="009679D2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9679D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F83B28" w:rsidRPr="009679D2" w:rsidRDefault="0071620A" w:rsidP="00414439">
      <w:pPr>
        <w:pStyle w:val="Podpunkty"/>
        <w:rPr>
          <w:rFonts w:ascii="Corbel" w:hAnsi="Corbel"/>
          <w:sz w:val="24"/>
          <w:szCs w:val="24"/>
        </w:rPr>
      </w:pPr>
      <w:r w:rsidRPr="009679D2">
        <w:rPr>
          <w:rFonts w:ascii="Corbel" w:hAnsi="Corbel"/>
          <w:sz w:val="24"/>
          <w:szCs w:val="24"/>
        </w:rPr>
        <w:t xml:space="preserve">3.1 </w:t>
      </w:r>
      <w:r w:rsidR="00C05F44" w:rsidRPr="009679D2">
        <w:rPr>
          <w:rFonts w:ascii="Corbel" w:hAnsi="Corbel"/>
          <w:sz w:val="24"/>
          <w:szCs w:val="24"/>
        </w:rPr>
        <w:t>Cele przedmiotu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8681"/>
      </w:tblGrid>
      <w:tr w:rsidR="00C855B6" w:rsidRPr="009679D2" w:rsidTr="00C855B6">
        <w:tc>
          <w:tcPr>
            <w:tcW w:w="845" w:type="dxa"/>
            <w:vAlign w:val="center"/>
          </w:tcPr>
          <w:p w:rsidR="00C855B6" w:rsidRPr="009679D2" w:rsidRDefault="00C855B6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681" w:type="dxa"/>
            <w:vAlign w:val="center"/>
          </w:tcPr>
          <w:p w:rsidR="00C855B6" w:rsidRPr="009679D2" w:rsidRDefault="00C855B6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Wyposażenie studentów w podstawowe wiadomości dotyczące metodologii prowadzenia badań empirycznych w pedagogice i jej subdyscyplinach.</w:t>
            </w:r>
          </w:p>
        </w:tc>
      </w:tr>
      <w:tr w:rsidR="00C855B6" w:rsidRPr="009679D2" w:rsidTr="00C855B6">
        <w:tc>
          <w:tcPr>
            <w:tcW w:w="845" w:type="dxa"/>
            <w:vAlign w:val="center"/>
          </w:tcPr>
          <w:p w:rsidR="00C855B6" w:rsidRPr="009679D2" w:rsidRDefault="00C855B6" w:rsidP="005A3DC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81" w:type="dxa"/>
            <w:vAlign w:val="center"/>
          </w:tcPr>
          <w:p w:rsidR="00C855B6" w:rsidRPr="009679D2" w:rsidRDefault="00C855B6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Kształtowanie podstawowych umiejętności projektowania i realizacji badań o charakterze ilościowym i jakościowym z uwzględnieniem specyfiki przygotowania merytorycznego.</w:t>
            </w:r>
          </w:p>
        </w:tc>
      </w:tr>
      <w:tr w:rsidR="00C855B6" w:rsidRPr="009679D2" w:rsidTr="00C855B6">
        <w:tc>
          <w:tcPr>
            <w:tcW w:w="845" w:type="dxa"/>
            <w:vAlign w:val="center"/>
          </w:tcPr>
          <w:p w:rsidR="00C855B6" w:rsidRPr="009679D2" w:rsidRDefault="00C855B6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81" w:type="dxa"/>
            <w:vAlign w:val="center"/>
          </w:tcPr>
          <w:p w:rsidR="00C855B6" w:rsidRPr="009679D2" w:rsidRDefault="00C855B6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Kształtowanie postawy refleksyjności wobec prowadzonych badań, jak również wobec badań własnych.</w:t>
            </w:r>
          </w:p>
        </w:tc>
      </w:tr>
    </w:tbl>
    <w:p w:rsidR="0085747A" w:rsidRPr="009679D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CC3285" w:rsidRPr="001640C4" w:rsidRDefault="009F4610" w:rsidP="001640C4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9679D2">
        <w:rPr>
          <w:rFonts w:ascii="Corbel" w:hAnsi="Corbel"/>
          <w:b/>
          <w:sz w:val="24"/>
          <w:szCs w:val="24"/>
        </w:rPr>
        <w:t xml:space="preserve">3.2 </w:t>
      </w:r>
      <w:r w:rsidR="001D7B54" w:rsidRPr="009679D2">
        <w:rPr>
          <w:rFonts w:ascii="Corbel" w:hAnsi="Corbel"/>
          <w:b/>
          <w:sz w:val="24"/>
          <w:szCs w:val="24"/>
        </w:rPr>
        <w:t xml:space="preserve">Efekty </w:t>
      </w:r>
      <w:r w:rsidR="00C05F44" w:rsidRPr="009679D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679D2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9"/>
        <w:gridCol w:w="6238"/>
        <w:gridCol w:w="1603"/>
      </w:tblGrid>
      <w:tr w:rsidR="00163D17" w:rsidRPr="00ED0A83" w:rsidTr="00ED0A83">
        <w:tc>
          <w:tcPr>
            <w:tcW w:w="1679" w:type="dxa"/>
            <w:vAlign w:val="center"/>
          </w:tcPr>
          <w:p w:rsidR="0085747A" w:rsidRPr="00ED0A83" w:rsidRDefault="0085747A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D0A83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D0A83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D0A83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8" w:type="dxa"/>
            <w:vAlign w:val="center"/>
          </w:tcPr>
          <w:p w:rsidR="0085747A" w:rsidRPr="00ED0A83" w:rsidRDefault="0085747A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D0A8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D0A83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603" w:type="dxa"/>
            <w:vAlign w:val="center"/>
          </w:tcPr>
          <w:p w:rsidR="0085747A" w:rsidRPr="00ED0A83" w:rsidRDefault="0085747A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AD60EC" w:rsidRPr="00ED0A83" w:rsidTr="00ED0A83">
        <w:tc>
          <w:tcPr>
            <w:tcW w:w="1679" w:type="dxa"/>
            <w:vAlign w:val="center"/>
          </w:tcPr>
          <w:p w:rsidR="00AD60EC" w:rsidRPr="00ED0A83" w:rsidRDefault="00AD60EC" w:rsidP="00ED0A8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38" w:type="dxa"/>
            <w:vAlign w:val="center"/>
          </w:tcPr>
          <w:p w:rsidR="00AD60EC" w:rsidRPr="00ED0A83" w:rsidRDefault="00AD60EC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Student/-ka</w:t>
            </w:r>
          </w:p>
        </w:tc>
        <w:tc>
          <w:tcPr>
            <w:tcW w:w="1603" w:type="dxa"/>
            <w:vAlign w:val="center"/>
          </w:tcPr>
          <w:p w:rsidR="00AD60EC" w:rsidRPr="00ED0A83" w:rsidRDefault="00AD60EC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758A7" w:rsidRPr="00ED0A83" w:rsidTr="00ED0A83">
        <w:tc>
          <w:tcPr>
            <w:tcW w:w="1679" w:type="dxa"/>
            <w:vAlign w:val="center"/>
          </w:tcPr>
          <w:p w:rsidR="000758A7" w:rsidRPr="00ED0A83" w:rsidRDefault="00FF446F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0758A7" w:rsidRPr="00ED0A83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238" w:type="dxa"/>
          </w:tcPr>
          <w:p w:rsidR="00DB0212" w:rsidRPr="00ED0A83" w:rsidRDefault="00DB0212" w:rsidP="00ED0A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wiedzy absolwent zna i rozumie:</w:t>
            </w:r>
          </w:p>
          <w:p w:rsidR="000758A7" w:rsidRPr="00ED0A83" w:rsidRDefault="00DB0212" w:rsidP="00ED0A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G.W1. filozoficzne, metodologiczne i kulturowe podstawy badań społecznych</w:t>
            </w:r>
            <w:r w:rsid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i edukacyjnych, w tym koncepcje wiedzy, pojęcia nauki i statusu wiedzy naukowej;</w:t>
            </w:r>
            <w:r w:rsidR="00E656DE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społeczno-kulturowe uwarunkowania badań naukowych; nurty filozoficzne,</w:t>
            </w:r>
            <w:r w:rsid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paradygmaty badawcze i strategie badań naukowych oraz znaczenie i sposoby</w:t>
            </w:r>
            <w:r w:rsidR="00E656DE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budowania teorii w badaniach naukowych;</w:t>
            </w:r>
          </w:p>
        </w:tc>
        <w:tc>
          <w:tcPr>
            <w:tcW w:w="1603" w:type="dxa"/>
          </w:tcPr>
          <w:p w:rsidR="009B08F3" w:rsidRPr="00ED0A83" w:rsidRDefault="009B08F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:rsidR="000758A7" w:rsidRPr="00ED0A83" w:rsidRDefault="009B08F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PS.W6.</w:t>
            </w:r>
          </w:p>
          <w:p w:rsidR="002D550C" w:rsidRPr="00ED0A83" w:rsidRDefault="002D550C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PS.W7.</w:t>
            </w:r>
          </w:p>
          <w:p w:rsidR="002D550C" w:rsidRPr="00ED0A83" w:rsidRDefault="002D550C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D550C" w:rsidRPr="00ED0A83" w:rsidRDefault="002D550C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D0F2F" w:rsidRPr="00ED0A83" w:rsidRDefault="002D0F2F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D0A83" w:rsidRPr="00ED0A83" w:rsidTr="00ED0A83">
        <w:tc>
          <w:tcPr>
            <w:tcW w:w="1679" w:type="dxa"/>
            <w:vAlign w:val="center"/>
          </w:tcPr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8" w:type="dxa"/>
          </w:tcPr>
          <w:p w:rsidR="00ED0A83" w:rsidRPr="00ED0A83" w:rsidRDefault="00ED0A83" w:rsidP="00ED0A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G.W2. strukturę procesu badawczego w kontekście przyjętej strategii badań naukowych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(strategie ilościowe, jakościowe i mieszane), zasady opracowania projektu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badawczego, etapy badań naukowych, kryteria wyboru strategii badawczej, w tym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cele badań, problemy i hipotezy badawcze, zmienne i związki między zmiennymi,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konceptualizację, </w:t>
            </w:r>
            <w:proofErr w:type="spellStart"/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operacjonalizację</w:t>
            </w:r>
            <w:proofErr w:type="spellEnd"/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zmiennych; strategie i techniki doboru próby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badawczej, definiowanie przypadku badawczego; rodzaje i typy badań naukowych,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w tym opisowe, diagnostyczne, wyjaśniają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ce,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weryfikacyjne, projektujące,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porównawcze, eksperymentalne, quasi-eksperymentalne i sondażowe; metody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indeksacji, pomiaru i rodzaje skal pomiarowych; zagadnienia związane z badaniami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ewaluacyjnymi, panelowymi, socjometrycznymi, porównawczymi, terenowymi. </w:t>
            </w:r>
          </w:p>
        </w:tc>
        <w:tc>
          <w:tcPr>
            <w:tcW w:w="1603" w:type="dxa"/>
          </w:tcPr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PS.W6.</w:t>
            </w:r>
          </w:p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PS.W7.</w:t>
            </w:r>
          </w:p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D0A83" w:rsidRPr="00ED0A83" w:rsidTr="00ED0A83">
        <w:tc>
          <w:tcPr>
            <w:tcW w:w="1679" w:type="dxa"/>
            <w:vAlign w:val="center"/>
          </w:tcPr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38" w:type="dxa"/>
          </w:tcPr>
          <w:p w:rsidR="00ED0A83" w:rsidRPr="00ED0A83" w:rsidRDefault="00ED0A83" w:rsidP="00ED0A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G.W3. specyfikę badań naukowych nad dziećmi i młodzieżą oraz osobami dorosłymi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z niepełnosprawnościami;</w:t>
            </w:r>
          </w:p>
        </w:tc>
        <w:tc>
          <w:tcPr>
            <w:tcW w:w="1603" w:type="dxa"/>
          </w:tcPr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PS.W6.</w:t>
            </w:r>
          </w:p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PS.W7.</w:t>
            </w:r>
          </w:p>
        </w:tc>
      </w:tr>
      <w:tr w:rsidR="00ED0A83" w:rsidRPr="00ED0A83" w:rsidTr="00ED0A83">
        <w:tc>
          <w:tcPr>
            <w:tcW w:w="1679" w:type="dxa"/>
            <w:vAlign w:val="center"/>
          </w:tcPr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8" w:type="dxa"/>
          </w:tcPr>
          <w:p w:rsidR="00ED0A83" w:rsidRPr="00ED0A83" w:rsidRDefault="00ED0A83" w:rsidP="00ED0A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G.W4. sposoby prezentacji wyników badań naukowych oraz zasady przygotowania</w:t>
            </w:r>
          </w:p>
          <w:p w:rsidR="00ED0A83" w:rsidRPr="00ED0A83" w:rsidRDefault="00ED0A83" w:rsidP="00ED0A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i opracowania różnych rodzajów tekstów naukowych;</w:t>
            </w:r>
          </w:p>
        </w:tc>
        <w:tc>
          <w:tcPr>
            <w:tcW w:w="1603" w:type="dxa"/>
          </w:tcPr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PS.W6.</w:t>
            </w:r>
          </w:p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PS.W7.</w:t>
            </w:r>
          </w:p>
        </w:tc>
      </w:tr>
      <w:tr w:rsidR="00ED0A83" w:rsidRPr="00ED0A83" w:rsidTr="00ED0A83">
        <w:tc>
          <w:tcPr>
            <w:tcW w:w="1679" w:type="dxa"/>
            <w:vAlign w:val="center"/>
          </w:tcPr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238" w:type="dxa"/>
          </w:tcPr>
          <w:p w:rsidR="00ED0A83" w:rsidRPr="00ED0A83" w:rsidRDefault="00ED0A83" w:rsidP="00ED0A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G.W5. różne kryteria jakości badań naukowych, a także zagadnienia: reprezentatywności,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trafności, rzetelności, wiarygodności, transparentności, autentyczności, triangulacji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perspektyw teoretycznych, metod badawczych i źródeł danych, możliwości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uogólnienia i transferu rezultatów badawczych;</w:t>
            </w:r>
          </w:p>
          <w:p w:rsidR="00ED0A83" w:rsidRPr="00ED0A83" w:rsidRDefault="00ED0A83" w:rsidP="00ED0A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03" w:type="dxa"/>
          </w:tcPr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PS.W3.</w:t>
            </w:r>
          </w:p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PS.W6.</w:t>
            </w:r>
          </w:p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PS.W7.</w:t>
            </w:r>
          </w:p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D0A83" w:rsidRPr="00ED0A83" w:rsidTr="00ED0A83">
        <w:tc>
          <w:tcPr>
            <w:tcW w:w="1679" w:type="dxa"/>
            <w:vAlign w:val="center"/>
          </w:tcPr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238" w:type="dxa"/>
          </w:tcPr>
          <w:p w:rsidR="00ED0A83" w:rsidRPr="008D76C2" w:rsidRDefault="00ED0A83" w:rsidP="008D76C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G.W6. cele badawcze i typy badań w kontekście możliwości ich praktycznego</w:t>
            </w:r>
            <w:r w:rsidR="008D76C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zastosowania; sposoby praktycznego wykorzystania badań naukowych, w tym</w:t>
            </w:r>
            <w:r w:rsidR="008D76C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analizę i diagnozę sytuacji, analizę problemów społecznych i pedagogicznych,</w:t>
            </w:r>
            <w:r w:rsidR="008D76C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określanie potrzeb i planowanie działań</w:t>
            </w:r>
            <w:r w:rsidR="008D76C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interwencyjnych,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ewaluację osiągnięć;</w:t>
            </w:r>
            <w:r w:rsidR="008D76C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krytyczno-emancypacyjny i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transformacyjny potencjał badań naukowych;</w:t>
            </w:r>
          </w:p>
        </w:tc>
        <w:tc>
          <w:tcPr>
            <w:tcW w:w="1603" w:type="dxa"/>
          </w:tcPr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PS.W6.</w:t>
            </w:r>
          </w:p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PS.W7.</w:t>
            </w:r>
          </w:p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D0A83" w:rsidRPr="00ED0A83" w:rsidTr="00ED0A83">
        <w:tc>
          <w:tcPr>
            <w:tcW w:w="1679" w:type="dxa"/>
          </w:tcPr>
          <w:p w:rsidR="00ED0A83" w:rsidRPr="00ED0A83" w:rsidRDefault="00ED0A83" w:rsidP="00E656D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D0A83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238" w:type="dxa"/>
          </w:tcPr>
          <w:p w:rsidR="00ED0A83" w:rsidRPr="00ED0A83" w:rsidRDefault="00ED0A83" w:rsidP="00ED0A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G.W7. podstawowe zasady przeprowadzania badań naukowych, dylematy i wybory etyczne</w:t>
            </w:r>
            <w:r w:rsidR="008D76C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na różnych etapach procesu badawczego, problematykę zaangażowania uczestników</w:t>
            </w:r>
            <w:r w:rsidR="008D76C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badań; społeczno-polityczny kontekst badań społecznych; zagadnienie prezentacji</w:t>
            </w:r>
            <w:r w:rsidR="008D76C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wyników badań w przestrzeni publicznej; pojęcie plagiatu w pracy badawczej;</w:t>
            </w:r>
          </w:p>
        </w:tc>
        <w:tc>
          <w:tcPr>
            <w:tcW w:w="1603" w:type="dxa"/>
          </w:tcPr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PS.W6.</w:t>
            </w:r>
          </w:p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PS.W7.</w:t>
            </w:r>
          </w:p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F446F" w:rsidRPr="00ED0A83" w:rsidTr="00ED0A83">
        <w:tc>
          <w:tcPr>
            <w:tcW w:w="1679" w:type="dxa"/>
          </w:tcPr>
          <w:p w:rsidR="00FF446F" w:rsidRPr="00ED0A83" w:rsidRDefault="00FF446F" w:rsidP="00E656D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D0A83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6238" w:type="dxa"/>
          </w:tcPr>
          <w:p w:rsidR="00FF446F" w:rsidRPr="00ED0A83" w:rsidRDefault="00FF446F" w:rsidP="00ED0A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G.W8. zasady i technikę przygotowywania prac naukowych.</w:t>
            </w:r>
          </w:p>
        </w:tc>
        <w:tc>
          <w:tcPr>
            <w:tcW w:w="1603" w:type="dxa"/>
          </w:tcPr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:rsidR="00ED0A83" w:rsidRPr="00ED0A83" w:rsidRDefault="00ED0A83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PS.W6.</w:t>
            </w:r>
          </w:p>
          <w:p w:rsidR="00FF446F" w:rsidRPr="00ED0A83" w:rsidRDefault="00ED0A83" w:rsidP="008D76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PS.W7.</w:t>
            </w:r>
          </w:p>
        </w:tc>
      </w:tr>
      <w:tr w:rsidR="00FF446F" w:rsidRPr="00ED0A83" w:rsidTr="00ED0A83">
        <w:tc>
          <w:tcPr>
            <w:tcW w:w="1679" w:type="dxa"/>
          </w:tcPr>
          <w:p w:rsidR="00FF446F" w:rsidRPr="00ED0A83" w:rsidRDefault="00FF446F" w:rsidP="00E656D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D0A83"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6238" w:type="dxa"/>
          </w:tcPr>
          <w:p w:rsidR="00FF446F" w:rsidRPr="00ED0A83" w:rsidRDefault="00FF446F" w:rsidP="00ED0A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umiejętności absolwent potrafi:</w:t>
            </w:r>
          </w:p>
          <w:p w:rsidR="00FF446F" w:rsidRPr="00ED0A83" w:rsidRDefault="00FF446F" w:rsidP="00ED0A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G.U1. przygotować projekt badawczy z zastosowaniem różnych strategii badań, w tym</w:t>
            </w:r>
            <w:r w:rsidR="008D76C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ilościowych, jakościowych lub mieszanych; opracować scenariusze badawcze</w:t>
            </w:r>
          </w:p>
          <w:p w:rsidR="00FF446F" w:rsidRPr="00ED0A83" w:rsidRDefault="00FF446F" w:rsidP="00ED0A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i dyspozycje do badań jakościowych oraz narzędzia do badań ilościowych; dobrać</w:t>
            </w:r>
            <w:r w:rsidR="008D76C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metody, techniki i narzędzia do celu badań ilościowych;</w:t>
            </w:r>
            <w:r w:rsidR="008D76C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pedagogiczne z przeprowadzonych badań;</w:t>
            </w:r>
          </w:p>
        </w:tc>
        <w:tc>
          <w:tcPr>
            <w:tcW w:w="1603" w:type="dxa"/>
          </w:tcPr>
          <w:p w:rsidR="00FF446F" w:rsidRPr="00ED0A83" w:rsidRDefault="002D550C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zCs w:val="24"/>
              </w:rPr>
              <w:t>PS.U3.</w:t>
            </w:r>
          </w:p>
        </w:tc>
      </w:tr>
      <w:tr w:rsidR="00FF446F" w:rsidRPr="00ED0A83" w:rsidTr="00ED0A83">
        <w:tc>
          <w:tcPr>
            <w:tcW w:w="1679" w:type="dxa"/>
          </w:tcPr>
          <w:p w:rsidR="00FF446F" w:rsidRPr="00ED0A83" w:rsidRDefault="00FF446F" w:rsidP="00E656D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D0A83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6238" w:type="dxa"/>
          </w:tcPr>
          <w:p w:rsidR="00FF446F" w:rsidRPr="00ED0A83" w:rsidRDefault="00FF446F" w:rsidP="00ED0A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G.U2. dokonać analizy i interpretacji wyników badań oraz sformułować wnioski</w:t>
            </w:r>
          </w:p>
        </w:tc>
        <w:tc>
          <w:tcPr>
            <w:tcW w:w="1603" w:type="dxa"/>
          </w:tcPr>
          <w:p w:rsidR="00FF446F" w:rsidRPr="00ED0A83" w:rsidRDefault="002D550C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zCs w:val="24"/>
              </w:rPr>
              <w:t>PS.U3.</w:t>
            </w:r>
          </w:p>
        </w:tc>
      </w:tr>
      <w:tr w:rsidR="00FF446F" w:rsidRPr="00ED0A83" w:rsidTr="00ED0A83">
        <w:tc>
          <w:tcPr>
            <w:tcW w:w="1679" w:type="dxa"/>
          </w:tcPr>
          <w:p w:rsidR="00FF446F" w:rsidRPr="00ED0A83" w:rsidRDefault="00FF446F" w:rsidP="00E656D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D0A83">
              <w:rPr>
                <w:rFonts w:ascii="Corbel" w:hAnsi="Corbel"/>
                <w:sz w:val="24"/>
                <w:szCs w:val="24"/>
              </w:rPr>
              <w:t>EK_11</w:t>
            </w:r>
          </w:p>
        </w:tc>
        <w:tc>
          <w:tcPr>
            <w:tcW w:w="6238" w:type="dxa"/>
          </w:tcPr>
          <w:p w:rsidR="00FF446F" w:rsidRPr="00ED0A83" w:rsidRDefault="00FF446F" w:rsidP="00ED0A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G.U3. zastosować wiedzę i umiejętności metodologiczne w projekcie badawczym;</w:t>
            </w:r>
            <w:r w:rsidR="008D76C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wybrać strategię badawczą, sformułować cel i przedmiot badań, opracować metody</w:t>
            </w:r>
            <w:r w:rsidR="008D76C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i techniki badań, sformułować problematykę badań, przygotować narzędzia</w:t>
            </w:r>
            <w:r w:rsidR="008D76C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badawcze, dobrać próbę badawczą, teren i wyznaczyć przebieg badań;</w:t>
            </w:r>
          </w:p>
        </w:tc>
        <w:tc>
          <w:tcPr>
            <w:tcW w:w="1603" w:type="dxa"/>
          </w:tcPr>
          <w:p w:rsidR="00FF446F" w:rsidRPr="00ED0A83" w:rsidRDefault="002D550C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zCs w:val="24"/>
              </w:rPr>
              <w:t>PS.U3.</w:t>
            </w:r>
          </w:p>
        </w:tc>
      </w:tr>
      <w:tr w:rsidR="00FF446F" w:rsidRPr="00ED0A83" w:rsidTr="00ED0A83">
        <w:tc>
          <w:tcPr>
            <w:tcW w:w="1679" w:type="dxa"/>
          </w:tcPr>
          <w:p w:rsidR="00FF446F" w:rsidRPr="00ED0A83" w:rsidRDefault="00FF446F" w:rsidP="00E656D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D0A83">
              <w:rPr>
                <w:rFonts w:ascii="Corbel" w:hAnsi="Corbel"/>
                <w:sz w:val="24"/>
                <w:szCs w:val="24"/>
              </w:rPr>
              <w:t>EK_12</w:t>
            </w:r>
          </w:p>
        </w:tc>
        <w:tc>
          <w:tcPr>
            <w:tcW w:w="6238" w:type="dxa"/>
          </w:tcPr>
          <w:p w:rsidR="00FF446F" w:rsidRPr="00ED0A83" w:rsidRDefault="00FF446F" w:rsidP="00ED0A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G.U4. stosować technikę pracy naukowej;</w:t>
            </w:r>
          </w:p>
        </w:tc>
        <w:tc>
          <w:tcPr>
            <w:tcW w:w="1603" w:type="dxa"/>
          </w:tcPr>
          <w:p w:rsidR="00FF446F" w:rsidRPr="00ED0A83" w:rsidRDefault="00FF446F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F446F" w:rsidRPr="00ED0A83" w:rsidTr="00ED0A83">
        <w:tc>
          <w:tcPr>
            <w:tcW w:w="1679" w:type="dxa"/>
          </w:tcPr>
          <w:p w:rsidR="00FF446F" w:rsidRPr="00ED0A83" w:rsidRDefault="00FF446F" w:rsidP="00E656D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D0A83">
              <w:rPr>
                <w:rFonts w:ascii="Corbel" w:hAnsi="Corbel"/>
                <w:sz w:val="24"/>
                <w:szCs w:val="24"/>
              </w:rPr>
              <w:t>EK_13</w:t>
            </w:r>
          </w:p>
        </w:tc>
        <w:tc>
          <w:tcPr>
            <w:tcW w:w="6238" w:type="dxa"/>
          </w:tcPr>
          <w:p w:rsidR="00FF446F" w:rsidRPr="00ED0A83" w:rsidRDefault="00FF446F" w:rsidP="00ED0A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G.U5. prowadzić badania empiryczne oraz dokonać analizy wyników tych badań;</w:t>
            </w:r>
          </w:p>
        </w:tc>
        <w:tc>
          <w:tcPr>
            <w:tcW w:w="1603" w:type="dxa"/>
          </w:tcPr>
          <w:p w:rsidR="00FF446F" w:rsidRPr="00ED0A83" w:rsidRDefault="002D550C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zCs w:val="24"/>
              </w:rPr>
              <w:t>PS.U3.</w:t>
            </w:r>
          </w:p>
        </w:tc>
      </w:tr>
      <w:tr w:rsidR="00FF446F" w:rsidRPr="00ED0A83" w:rsidTr="00ED0A83">
        <w:tc>
          <w:tcPr>
            <w:tcW w:w="1679" w:type="dxa"/>
          </w:tcPr>
          <w:p w:rsidR="00FF446F" w:rsidRPr="00ED0A83" w:rsidRDefault="00FF446F" w:rsidP="00E656D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D0A83">
              <w:rPr>
                <w:rFonts w:ascii="Corbel" w:hAnsi="Corbel"/>
                <w:sz w:val="24"/>
                <w:szCs w:val="24"/>
              </w:rPr>
              <w:t>EK_14</w:t>
            </w:r>
          </w:p>
        </w:tc>
        <w:tc>
          <w:tcPr>
            <w:tcW w:w="6238" w:type="dxa"/>
          </w:tcPr>
          <w:p w:rsidR="00FF446F" w:rsidRPr="00ED0A83" w:rsidRDefault="00FF446F" w:rsidP="00ED0A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G.U6. przeprowadzić proces wnioskowania i zaprezentować wyniki badań.</w:t>
            </w:r>
          </w:p>
        </w:tc>
        <w:tc>
          <w:tcPr>
            <w:tcW w:w="1603" w:type="dxa"/>
          </w:tcPr>
          <w:p w:rsidR="00FF446F" w:rsidRPr="00ED0A83" w:rsidRDefault="002D550C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zCs w:val="24"/>
              </w:rPr>
              <w:t>PS.U3.</w:t>
            </w:r>
          </w:p>
        </w:tc>
      </w:tr>
      <w:tr w:rsidR="00FF446F" w:rsidRPr="00ED0A83" w:rsidTr="00ED0A83">
        <w:tc>
          <w:tcPr>
            <w:tcW w:w="1679" w:type="dxa"/>
          </w:tcPr>
          <w:p w:rsidR="00FF446F" w:rsidRPr="00ED0A83" w:rsidRDefault="00FF446F" w:rsidP="00E656D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D0A83">
              <w:rPr>
                <w:rFonts w:ascii="Corbel" w:hAnsi="Corbel"/>
                <w:sz w:val="24"/>
                <w:szCs w:val="24"/>
              </w:rPr>
              <w:t>EK_15</w:t>
            </w:r>
          </w:p>
        </w:tc>
        <w:tc>
          <w:tcPr>
            <w:tcW w:w="6238" w:type="dxa"/>
          </w:tcPr>
          <w:p w:rsidR="00FF446F" w:rsidRPr="00ED0A83" w:rsidRDefault="00FF446F" w:rsidP="00ED0A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8D76C2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kompetencji społecznych absolwent jest gotów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do:</w:t>
            </w:r>
          </w:p>
          <w:p w:rsidR="00FF446F" w:rsidRPr="00ED0A83" w:rsidRDefault="00FF446F" w:rsidP="00ED0A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G.K1. przestrzegania etyki badań naukowych;</w:t>
            </w:r>
          </w:p>
        </w:tc>
        <w:tc>
          <w:tcPr>
            <w:tcW w:w="1603" w:type="dxa"/>
          </w:tcPr>
          <w:p w:rsidR="00FF446F" w:rsidRPr="00ED0A83" w:rsidRDefault="00FF446F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F446F" w:rsidRPr="00ED0A83" w:rsidTr="00ED0A83">
        <w:tc>
          <w:tcPr>
            <w:tcW w:w="1679" w:type="dxa"/>
          </w:tcPr>
          <w:p w:rsidR="00FF446F" w:rsidRPr="00ED0A83" w:rsidRDefault="00FF446F" w:rsidP="00E656D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D0A83">
              <w:rPr>
                <w:rFonts w:ascii="Corbel" w:hAnsi="Corbel"/>
                <w:sz w:val="24"/>
                <w:szCs w:val="24"/>
              </w:rPr>
              <w:t>EK_16</w:t>
            </w:r>
          </w:p>
        </w:tc>
        <w:tc>
          <w:tcPr>
            <w:tcW w:w="6238" w:type="dxa"/>
          </w:tcPr>
          <w:p w:rsidR="00FF446F" w:rsidRPr="00ED0A83" w:rsidRDefault="00FF446F" w:rsidP="00ED0A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G.K2. stosowania etycznych norm w pracy badawczej.</w:t>
            </w:r>
          </w:p>
        </w:tc>
        <w:tc>
          <w:tcPr>
            <w:tcW w:w="1603" w:type="dxa"/>
          </w:tcPr>
          <w:p w:rsidR="00FF446F" w:rsidRPr="00ED0A83" w:rsidRDefault="00FF446F" w:rsidP="00ED0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679D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679D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679D2">
        <w:rPr>
          <w:rFonts w:ascii="Corbel" w:hAnsi="Corbel"/>
          <w:b/>
          <w:sz w:val="24"/>
          <w:szCs w:val="24"/>
        </w:rPr>
        <w:t>3.3</w:t>
      </w:r>
      <w:r w:rsidR="0085747A" w:rsidRPr="009679D2">
        <w:rPr>
          <w:rFonts w:ascii="Corbel" w:hAnsi="Corbel"/>
          <w:b/>
          <w:sz w:val="24"/>
          <w:szCs w:val="24"/>
        </w:rPr>
        <w:t>T</w:t>
      </w:r>
      <w:r w:rsidR="001D7B54" w:rsidRPr="009679D2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9679D2" w:rsidRDefault="0085747A" w:rsidP="0041443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679D2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679D2" w:rsidTr="005E0369">
        <w:tc>
          <w:tcPr>
            <w:tcW w:w="9520" w:type="dxa"/>
          </w:tcPr>
          <w:p w:rsidR="0085747A" w:rsidRPr="009679D2" w:rsidRDefault="0085747A" w:rsidP="00BE13AD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0369" w:rsidRPr="009679D2" w:rsidTr="005E0369">
        <w:tc>
          <w:tcPr>
            <w:tcW w:w="9520" w:type="dxa"/>
          </w:tcPr>
          <w:p w:rsidR="005E0369" w:rsidRPr="009679D2" w:rsidRDefault="005E0369" w:rsidP="00BE13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Metodologia badań społecznych – charakterystyka podstawowych pojęć, istota poznania naukowego, paradygmaty badań społecznych etyczne i prawne aspekty prowadzenia badań</w:t>
            </w:r>
            <w:r w:rsidR="00C855B6" w:rsidRPr="009679D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E13AD" w:rsidRPr="009679D2" w:rsidTr="005E0369">
        <w:tc>
          <w:tcPr>
            <w:tcW w:w="9520" w:type="dxa"/>
          </w:tcPr>
          <w:p w:rsidR="00BE13AD" w:rsidRPr="009679D2" w:rsidRDefault="00BE13AD" w:rsidP="00BE13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lastRenderedPageBreak/>
              <w:t>Rodzaje badań pedagogicznych</w:t>
            </w:r>
            <w:r w:rsidR="00C855B6" w:rsidRPr="009679D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E13AD" w:rsidRPr="009679D2" w:rsidTr="005E0369">
        <w:tc>
          <w:tcPr>
            <w:tcW w:w="9520" w:type="dxa"/>
          </w:tcPr>
          <w:p w:rsidR="00BE13AD" w:rsidRPr="009679D2" w:rsidRDefault="00BE13AD" w:rsidP="00BE13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Struktura badań ilościowych – charakterystyka etapów, zasady realizacji badań ilościowych</w:t>
            </w:r>
            <w:r w:rsidR="00C855B6" w:rsidRPr="009679D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E13AD" w:rsidRPr="009679D2" w:rsidTr="005E0369">
        <w:tc>
          <w:tcPr>
            <w:tcW w:w="9520" w:type="dxa"/>
          </w:tcPr>
          <w:p w:rsidR="00BE13AD" w:rsidRPr="009679D2" w:rsidRDefault="00BE13AD" w:rsidP="00BE13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Charakterystyka podstawowych metod i technik realizacji badań ilościowych</w:t>
            </w:r>
            <w:r w:rsidR="00C855B6" w:rsidRPr="009679D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E13AD" w:rsidRPr="009679D2" w:rsidTr="005E0369">
        <w:tc>
          <w:tcPr>
            <w:tcW w:w="9520" w:type="dxa"/>
          </w:tcPr>
          <w:p w:rsidR="00BE13AD" w:rsidRPr="009679D2" w:rsidRDefault="00D0092C" w:rsidP="00BE13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Zasady konstruowania podstawowych narzędzi badań ilościowych – ankieta, kwestionariusz, test dydaktyczny</w:t>
            </w:r>
            <w:r w:rsidR="00C855B6" w:rsidRPr="009679D2">
              <w:rPr>
                <w:rFonts w:ascii="Corbel" w:hAnsi="Corbel"/>
                <w:sz w:val="24"/>
                <w:szCs w:val="24"/>
              </w:rPr>
              <w:t>, obserwacja.</w:t>
            </w:r>
          </w:p>
        </w:tc>
      </w:tr>
      <w:tr w:rsidR="00D0092C" w:rsidRPr="009679D2" w:rsidTr="005E0369">
        <w:tc>
          <w:tcPr>
            <w:tcW w:w="9520" w:type="dxa"/>
          </w:tcPr>
          <w:p w:rsidR="00D0092C" w:rsidRPr="009679D2" w:rsidRDefault="00D0092C" w:rsidP="00BE13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Planowanie, organizacja i prowadzenie badań ilościowych – dobór próby badawczej, terenu badań</w:t>
            </w:r>
            <w:r w:rsidR="00C855B6" w:rsidRPr="009679D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0369" w:rsidRPr="009679D2" w:rsidTr="005E0369">
        <w:tc>
          <w:tcPr>
            <w:tcW w:w="9520" w:type="dxa"/>
          </w:tcPr>
          <w:p w:rsidR="005E0369" w:rsidRPr="009679D2" w:rsidRDefault="005E0369" w:rsidP="00D0092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Analiza i interpretacja wyników badań. Projektowanie struktury rozprawy naukowej</w:t>
            </w:r>
            <w:r w:rsidR="00C855B6" w:rsidRPr="009679D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414439" w:rsidRPr="009679D2" w:rsidRDefault="00414439" w:rsidP="0041443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9679D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679D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679D2">
        <w:rPr>
          <w:rFonts w:ascii="Corbel" w:hAnsi="Corbel"/>
          <w:sz w:val="24"/>
          <w:szCs w:val="24"/>
        </w:rPr>
        <w:t xml:space="preserve">, </w:t>
      </w:r>
      <w:r w:rsidRPr="009679D2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679D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679D2" w:rsidTr="002D2B98">
        <w:tc>
          <w:tcPr>
            <w:tcW w:w="9520" w:type="dxa"/>
          </w:tcPr>
          <w:p w:rsidR="0085747A" w:rsidRPr="009679D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D2B98" w:rsidRPr="009679D2" w:rsidTr="002D2B98">
        <w:tc>
          <w:tcPr>
            <w:tcW w:w="9520" w:type="dxa"/>
          </w:tcPr>
          <w:p w:rsidR="002D2B98" w:rsidRPr="009679D2" w:rsidRDefault="002D2B98" w:rsidP="002D2B9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 xml:space="preserve">Istota badań pedagogicznych, rodzaje badań, przedmiot badań pedagogicznych, cele badań – analiza wybranych przykładów. </w:t>
            </w:r>
          </w:p>
        </w:tc>
      </w:tr>
      <w:tr w:rsidR="002D2B98" w:rsidRPr="009679D2" w:rsidTr="002D2B98">
        <w:tc>
          <w:tcPr>
            <w:tcW w:w="9520" w:type="dxa"/>
          </w:tcPr>
          <w:p w:rsidR="002D2B98" w:rsidRPr="009679D2" w:rsidRDefault="002D2B98" w:rsidP="002D2B9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Przedmiot i cele w badaniach pedagogicznych – zasady formułowania celów.</w:t>
            </w:r>
          </w:p>
        </w:tc>
      </w:tr>
      <w:tr w:rsidR="002D2B98" w:rsidRPr="009679D2" w:rsidTr="002D2B98">
        <w:tc>
          <w:tcPr>
            <w:tcW w:w="9520" w:type="dxa"/>
          </w:tcPr>
          <w:p w:rsidR="002D2B98" w:rsidRPr="009679D2" w:rsidRDefault="002D2B98" w:rsidP="002D2B9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Formułowanie problemów i hipotez w badaniach ilościowych.</w:t>
            </w:r>
          </w:p>
        </w:tc>
      </w:tr>
      <w:tr w:rsidR="002D2B98" w:rsidRPr="009679D2" w:rsidTr="002D2B98">
        <w:tc>
          <w:tcPr>
            <w:tcW w:w="9520" w:type="dxa"/>
          </w:tcPr>
          <w:p w:rsidR="002D2B98" w:rsidRPr="009679D2" w:rsidRDefault="002D2B98" w:rsidP="002D2B9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Metody badań ilościowych. Rekonstrukcja na wybranych przykładach</w:t>
            </w:r>
          </w:p>
        </w:tc>
      </w:tr>
      <w:tr w:rsidR="002D2B98" w:rsidRPr="009679D2" w:rsidTr="002D2B98">
        <w:tc>
          <w:tcPr>
            <w:tcW w:w="9520" w:type="dxa"/>
          </w:tcPr>
          <w:p w:rsidR="002D2B98" w:rsidRPr="009679D2" w:rsidRDefault="002D2B98" w:rsidP="002D2B9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Zmienne i dobór wskaźników w badaniach ilościowych.</w:t>
            </w:r>
          </w:p>
        </w:tc>
      </w:tr>
      <w:tr w:rsidR="002D2B98" w:rsidRPr="009679D2" w:rsidTr="002D2B98">
        <w:tc>
          <w:tcPr>
            <w:tcW w:w="9520" w:type="dxa"/>
          </w:tcPr>
          <w:p w:rsidR="002D2B98" w:rsidRPr="009679D2" w:rsidRDefault="002D2B98" w:rsidP="002D2B9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Narzędzia badań ilościowych. Projekt ankiety, kwestionariusza wywiadu, testu dydaktycznego, technik obserwacji.</w:t>
            </w:r>
          </w:p>
        </w:tc>
      </w:tr>
      <w:tr w:rsidR="002D2B98" w:rsidRPr="009679D2" w:rsidTr="002D2B98">
        <w:tc>
          <w:tcPr>
            <w:tcW w:w="9520" w:type="dxa"/>
          </w:tcPr>
          <w:p w:rsidR="002D2B98" w:rsidRPr="009679D2" w:rsidRDefault="002D2B98" w:rsidP="002D2B9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Opis i wyjaśnianie wyników badań własnych, interpretacja, poszukiwanie relacji między zmiennymi, prezentacje graficzne.</w:t>
            </w:r>
          </w:p>
        </w:tc>
      </w:tr>
      <w:tr w:rsidR="002D2B98" w:rsidRPr="009679D2" w:rsidTr="002D2B98">
        <w:tc>
          <w:tcPr>
            <w:tcW w:w="9520" w:type="dxa"/>
          </w:tcPr>
          <w:p w:rsidR="002D2B98" w:rsidRPr="009679D2" w:rsidRDefault="002D2B98" w:rsidP="002D2B9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Redagowanie rozprawy naukowej (rozdziały, podrozdziały, przypisy, bibliografia, aneks)</w:t>
            </w:r>
          </w:p>
        </w:tc>
      </w:tr>
    </w:tbl>
    <w:p w:rsidR="0085747A" w:rsidRPr="009679D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53C41" w:rsidRPr="009679D2" w:rsidRDefault="009F4610" w:rsidP="0041443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679D2">
        <w:rPr>
          <w:rFonts w:ascii="Corbel" w:hAnsi="Corbel"/>
          <w:smallCaps w:val="0"/>
          <w:szCs w:val="24"/>
        </w:rPr>
        <w:t>3.4 Metody dydaktyczne</w:t>
      </w:r>
      <w:r w:rsidR="00414439" w:rsidRPr="009679D2">
        <w:rPr>
          <w:rFonts w:ascii="Corbel" w:hAnsi="Corbel"/>
          <w:b w:val="0"/>
          <w:smallCaps w:val="0"/>
          <w:szCs w:val="24"/>
        </w:rPr>
        <w:t xml:space="preserve"> </w:t>
      </w:r>
      <w:r w:rsidR="00C855B6" w:rsidRPr="009679D2">
        <w:rPr>
          <w:rFonts w:ascii="Corbel" w:hAnsi="Corbel"/>
          <w:b w:val="0"/>
          <w:smallCaps w:val="0"/>
          <w:szCs w:val="24"/>
        </w:rPr>
        <w:t>wykład, a</w:t>
      </w:r>
      <w:r w:rsidRPr="009679D2">
        <w:rPr>
          <w:rFonts w:ascii="Corbel" w:hAnsi="Corbel"/>
          <w:b w:val="0"/>
          <w:smallCaps w:val="0"/>
          <w:szCs w:val="24"/>
        </w:rPr>
        <w:t xml:space="preserve">naliza </w:t>
      </w:r>
      <w:r w:rsidR="00923D7D" w:rsidRPr="009679D2">
        <w:rPr>
          <w:rFonts w:ascii="Corbel" w:hAnsi="Corbel"/>
          <w:b w:val="0"/>
          <w:smallCaps w:val="0"/>
          <w:szCs w:val="24"/>
        </w:rPr>
        <w:t>tekstów z dyskusją,</w:t>
      </w:r>
      <w:r w:rsidR="00520E1C" w:rsidRPr="009679D2">
        <w:rPr>
          <w:rFonts w:ascii="Corbel" w:hAnsi="Corbel"/>
          <w:b w:val="0"/>
          <w:smallCaps w:val="0"/>
          <w:szCs w:val="24"/>
        </w:rPr>
        <w:t xml:space="preserve"> metoda projektów</w:t>
      </w:r>
      <w:r w:rsidR="0071620A" w:rsidRPr="009679D2">
        <w:rPr>
          <w:rFonts w:ascii="Corbel" w:hAnsi="Corbel"/>
          <w:b w:val="0"/>
          <w:smallCaps w:val="0"/>
          <w:szCs w:val="24"/>
        </w:rPr>
        <w:t>,</w:t>
      </w:r>
      <w:r w:rsidR="001718A7" w:rsidRPr="009679D2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9679D2">
        <w:rPr>
          <w:rFonts w:ascii="Corbel" w:hAnsi="Corbel"/>
          <w:b w:val="0"/>
          <w:smallCaps w:val="0"/>
          <w:szCs w:val="24"/>
        </w:rPr>
        <w:t>grupach</w:t>
      </w:r>
      <w:r w:rsidR="00520E1C" w:rsidRPr="009679D2">
        <w:rPr>
          <w:rFonts w:ascii="Corbel" w:hAnsi="Corbel"/>
          <w:b w:val="0"/>
          <w:smallCaps w:val="0"/>
          <w:szCs w:val="24"/>
        </w:rPr>
        <w:t>.</w:t>
      </w:r>
      <w:r w:rsidR="0071620A" w:rsidRPr="009679D2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Pr="009679D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923D7D" w:rsidRPr="009679D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679D2">
        <w:rPr>
          <w:rFonts w:ascii="Corbel" w:hAnsi="Corbel"/>
          <w:smallCaps w:val="0"/>
          <w:szCs w:val="24"/>
        </w:rPr>
        <w:t xml:space="preserve">4. </w:t>
      </w:r>
      <w:r w:rsidR="0085747A" w:rsidRPr="009679D2">
        <w:rPr>
          <w:rFonts w:ascii="Corbel" w:hAnsi="Corbel"/>
          <w:smallCaps w:val="0"/>
          <w:szCs w:val="24"/>
        </w:rPr>
        <w:t>METODY I KRYTERIA OCENY</w:t>
      </w:r>
    </w:p>
    <w:p w:rsidR="0085747A" w:rsidRDefault="0085747A" w:rsidP="004144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679D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679D2">
        <w:rPr>
          <w:rFonts w:ascii="Corbel" w:hAnsi="Corbel"/>
          <w:smallCaps w:val="0"/>
          <w:szCs w:val="24"/>
        </w:rPr>
        <w:t>uczenia się</w:t>
      </w:r>
    </w:p>
    <w:p w:rsidR="003F61B7" w:rsidRPr="009679D2" w:rsidRDefault="003F61B7" w:rsidP="004144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9"/>
        <w:gridCol w:w="5104"/>
        <w:gridCol w:w="2126"/>
      </w:tblGrid>
      <w:tr w:rsidR="002D2B98" w:rsidRPr="00160785" w:rsidTr="003B7CAD">
        <w:tc>
          <w:tcPr>
            <w:tcW w:w="2409" w:type="dxa"/>
            <w:vAlign w:val="center"/>
          </w:tcPr>
          <w:p w:rsidR="002D2B98" w:rsidRPr="00160785" w:rsidRDefault="002D2B98" w:rsidP="00160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078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4" w:type="dxa"/>
            <w:vAlign w:val="center"/>
          </w:tcPr>
          <w:p w:rsidR="002D2B98" w:rsidRPr="00160785" w:rsidRDefault="002D2B98" w:rsidP="00160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07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2D2B98" w:rsidRPr="00160785" w:rsidRDefault="002D2B98" w:rsidP="00160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07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2D2B98" w:rsidRPr="00160785" w:rsidRDefault="002D2B98" w:rsidP="00160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078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D2B98" w:rsidRPr="00160785" w:rsidRDefault="002D2B98" w:rsidP="00160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0785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16078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6078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67709" w:rsidRPr="00160785" w:rsidTr="003B7CAD">
        <w:tc>
          <w:tcPr>
            <w:tcW w:w="2409" w:type="dxa"/>
          </w:tcPr>
          <w:p w:rsidR="002D2B98" w:rsidRPr="00160785" w:rsidRDefault="002D2B98" w:rsidP="00160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104" w:type="dxa"/>
          </w:tcPr>
          <w:p w:rsidR="002D2B98" w:rsidRPr="00160785" w:rsidRDefault="002D2B98" w:rsidP="00160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2D2B98" w:rsidRPr="00160785" w:rsidRDefault="002D2B98" w:rsidP="001607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wykład</w:t>
            </w:r>
            <w:r w:rsidR="003B7CAD" w:rsidRPr="00160785">
              <w:rPr>
                <w:rFonts w:ascii="Corbel" w:hAnsi="Corbel"/>
                <w:b w:val="0"/>
                <w:szCs w:val="24"/>
              </w:rPr>
              <w:t>, warsztaty</w:t>
            </w:r>
          </w:p>
        </w:tc>
      </w:tr>
      <w:tr w:rsidR="00867709" w:rsidRPr="00160785" w:rsidTr="003B7CAD">
        <w:tc>
          <w:tcPr>
            <w:tcW w:w="2409" w:type="dxa"/>
          </w:tcPr>
          <w:p w:rsidR="002D2B98" w:rsidRPr="00160785" w:rsidRDefault="002D2B98" w:rsidP="00160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4" w:type="dxa"/>
          </w:tcPr>
          <w:p w:rsidR="002D2B98" w:rsidRPr="00160785" w:rsidRDefault="00160785" w:rsidP="00160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egzamin, kolokwium, projekt badań</w:t>
            </w:r>
          </w:p>
        </w:tc>
        <w:tc>
          <w:tcPr>
            <w:tcW w:w="2126" w:type="dxa"/>
          </w:tcPr>
          <w:p w:rsidR="002D2B98" w:rsidRPr="00160785" w:rsidRDefault="003B7CAD" w:rsidP="001607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 xml:space="preserve">wykład, </w:t>
            </w:r>
            <w:r w:rsidR="00484741" w:rsidRPr="0016078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67709" w:rsidRPr="00160785" w:rsidTr="003B7CAD">
        <w:tc>
          <w:tcPr>
            <w:tcW w:w="2409" w:type="dxa"/>
          </w:tcPr>
          <w:p w:rsidR="002D2B98" w:rsidRPr="00160785" w:rsidRDefault="002D2B98" w:rsidP="00160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04" w:type="dxa"/>
          </w:tcPr>
          <w:p w:rsidR="002D2B98" w:rsidRPr="00160785" w:rsidRDefault="002D2B98" w:rsidP="00160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2D2B98" w:rsidRPr="00160785" w:rsidRDefault="003B7CAD" w:rsidP="001607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67709" w:rsidRPr="00160785" w:rsidTr="003B7CAD">
        <w:tc>
          <w:tcPr>
            <w:tcW w:w="2409" w:type="dxa"/>
          </w:tcPr>
          <w:p w:rsidR="002D2B98" w:rsidRPr="00160785" w:rsidRDefault="002D2B98" w:rsidP="00160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104" w:type="dxa"/>
          </w:tcPr>
          <w:p w:rsidR="002D2B98" w:rsidRPr="00160785" w:rsidRDefault="002D2B98" w:rsidP="00160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projekt badań</w:t>
            </w:r>
            <w:r w:rsidR="00D1105F" w:rsidRPr="00160785">
              <w:rPr>
                <w:rFonts w:ascii="Corbel" w:hAnsi="Corbel"/>
                <w:b w:val="0"/>
                <w:szCs w:val="24"/>
              </w:rPr>
              <w:t>, OBSERWACJA</w:t>
            </w:r>
          </w:p>
        </w:tc>
        <w:tc>
          <w:tcPr>
            <w:tcW w:w="2126" w:type="dxa"/>
          </w:tcPr>
          <w:p w:rsidR="002D2B98" w:rsidRPr="00160785" w:rsidRDefault="003B7CAD" w:rsidP="001607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D2B98" w:rsidRPr="00160785" w:rsidTr="003B7CAD">
        <w:tc>
          <w:tcPr>
            <w:tcW w:w="2409" w:type="dxa"/>
          </w:tcPr>
          <w:p w:rsidR="002D2B98" w:rsidRPr="00160785" w:rsidRDefault="002D2B98" w:rsidP="00160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04" w:type="dxa"/>
          </w:tcPr>
          <w:p w:rsidR="002D2B98" w:rsidRPr="00160785" w:rsidRDefault="002D2B98" w:rsidP="00160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egzamin</w:t>
            </w:r>
            <w:r w:rsidR="003B7CAD" w:rsidRPr="00160785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2D2B98" w:rsidRPr="00160785" w:rsidRDefault="003B7CAD" w:rsidP="001607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2D2B98" w:rsidRPr="00160785" w:rsidTr="003B7CAD">
        <w:tc>
          <w:tcPr>
            <w:tcW w:w="2409" w:type="dxa"/>
          </w:tcPr>
          <w:p w:rsidR="002D2B98" w:rsidRPr="00160785" w:rsidRDefault="002D2B98" w:rsidP="00160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104" w:type="dxa"/>
          </w:tcPr>
          <w:p w:rsidR="002D2B98" w:rsidRPr="00160785" w:rsidRDefault="002D2B98" w:rsidP="00160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2D2B98" w:rsidRPr="00160785" w:rsidRDefault="003B7CAD" w:rsidP="001607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 xml:space="preserve">wykład, </w:t>
            </w:r>
            <w:r w:rsidR="00484741" w:rsidRPr="0016078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60785" w:rsidRPr="00160785" w:rsidTr="003B7CAD">
        <w:tc>
          <w:tcPr>
            <w:tcW w:w="2409" w:type="dxa"/>
          </w:tcPr>
          <w:p w:rsidR="00160785" w:rsidRPr="00160785" w:rsidRDefault="00160785" w:rsidP="001607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104" w:type="dxa"/>
          </w:tcPr>
          <w:p w:rsidR="00160785" w:rsidRPr="00160785" w:rsidRDefault="00160785" w:rsidP="001607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 xml:space="preserve">egzamin, kolokwium, projekt badań </w:t>
            </w:r>
          </w:p>
        </w:tc>
        <w:tc>
          <w:tcPr>
            <w:tcW w:w="2126" w:type="dxa"/>
          </w:tcPr>
          <w:p w:rsidR="00160785" w:rsidRPr="00160785" w:rsidRDefault="00160785" w:rsidP="001607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wykład, warsztaty</w:t>
            </w:r>
          </w:p>
        </w:tc>
      </w:tr>
      <w:tr w:rsidR="00160785" w:rsidRPr="00160785" w:rsidTr="003B7CAD">
        <w:tc>
          <w:tcPr>
            <w:tcW w:w="2409" w:type="dxa"/>
          </w:tcPr>
          <w:p w:rsidR="00160785" w:rsidRPr="00160785" w:rsidRDefault="00160785" w:rsidP="001607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5104" w:type="dxa"/>
          </w:tcPr>
          <w:p w:rsidR="00160785" w:rsidRPr="00160785" w:rsidRDefault="00160785" w:rsidP="001607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 xml:space="preserve">egzamin, kolokwium, projekt badań </w:t>
            </w:r>
          </w:p>
        </w:tc>
        <w:tc>
          <w:tcPr>
            <w:tcW w:w="2126" w:type="dxa"/>
          </w:tcPr>
          <w:p w:rsidR="00160785" w:rsidRPr="00160785" w:rsidRDefault="00160785" w:rsidP="001607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wykład, warsztaty</w:t>
            </w:r>
          </w:p>
        </w:tc>
      </w:tr>
      <w:tr w:rsidR="00160785" w:rsidRPr="00160785" w:rsidTr="003B7CAD">
        <w:tc>
          <w:tcPr>
            <w:tcW w:w="2409" w:type="dxa"/>
          </w:tcPr>
          <w:p w:rsidR="00160785" w:rsidRPr="00160785" w:rsidRDefault="00160785" w:rsidP="001607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5104" w:type="dxa"/>
          </w:tcPr>
          <w:p w:rsidR="00160785" w:rsidRPr="00160785" w:rsidRDefault="00160785" w:rsidP="001607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 xml:space="preserve">egzamin, kolokwium, projekt badań </w:t>
            </w:r>
          </w:p>
        </w:tc>
        <w:tc>
          <w:tcPr>
            <w:tcW w:w="2126" w:type="dxa"/>
          </w:tcPr>
          <w:p w:rsidR="00160785" w:rsidRPr="00160785" w:rsidRDefault="00160785" w:rsidP="001607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wykład, warsztaty</w:t>
            </w:r>
          </w:p>
        </w:tc>
      </w:tr>
      <w:tr w:rsidR="00160785" w:rsidRPr="00160785" w:rsidTr="003B7CAD">
        <w:tc>
          <w:tcPr>
            <w:tcW w:w="2409" w:type="dxa"/>
          </w:tcPr>
          <w:p w:rsidR="00160785" w:rsidRPr="00160785" w:rsidRDefault="00160785" w:rsidP="001607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5104" w:type="dxa"/>
          </w:tcPr>
          <w:p w:rsidR="00160785" w:rsidRPr="00160785" w:rsidRDefault="00160785" w:rsidP="001607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 xml:space="preserve">egzamin, kolokwium, projekt badań </w:t>
            </w:r>
          </w:p>
        </w:tc>
        <w:tc>
          <w:tcPr>
            <w:tcW w:w="2126" w:type="dxa"/>
          </w:tcPr>
          <w:p w:rsidR="00160785" w:rsidRPr="00160785" w:rsidRDefault="00160785" w:rsidP="001607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wykład, warsztaty</w:t>
            </w:r>
          </w:p>
        </w:tc>
      </w:tr>
      <w:tr w:rsidR="00160785" w:rsidRPr="00160785" w:rsidTr="003B7CAD">
        <w:tc>
          <w:tcPr>
            <w:tcW w:w="2409" w:type="dxa"/>
          </w:tcPr>
          <w:p w:rsidR="00160785" w:rsidRPr="00160785" w:rsidRDefault="00160785" w:rsidP="001607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EK_11</w:t>
            </w:r>
          </w:p>
        </w:tc>
        <w:tc>
          <w:tcPr>
            <w:tcW w:w="5104" w:type="dxa"/>
          </w:tcPr>
          <w:p w:rsidR="00160785" w:rsidRPr="00160785" w:rsidRDefault="00160785" w:rsidP="001607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 xml:space="preserve">egzamin, kolokwium, projekt badań </w:t>
            </w:r>
          </w:p>
        </w:tc>
        <w:tc>
          <w:tcPr>
            <w:tcW w:w="2126" w:type="dxa"/>
          </w:tcPr>
          <w:p w:rsidR="00160785" w:rsidRPr="00160785" w:rsidRDefault="00160785" w:rsidP="001607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wykład, warsztaty</w:t>
            </w:r>
          </w:p>
        </w:tc>
      </w:tr>
      <w:tr w:rsidR="00160785" w:rsidRPr="00160785" w:rsidTr="003B7CAD">
        <w:tc>
          <w:tcPr>
            <w:tcW w:w="2409" w:type="dxa"/>
          </w:tcPr>
          <w:p w:rsidR="00160785" w:rsidRPr="00160785" w:rsidRDefault="00160785" w:rsidP="001607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lastRenderedPageBreak/>
              <w:t>EK_12</w:t>
            </w:r>
          </w:p>
        </w:tc>
        <w:tc>
          <w:tcPr>
            <w:tcW w:w="5104" w:type="dxa"/>
          </w:tcPr>
          <w:p w:rsidR="00160785" w:rsidRPr="00160785" w:rsidRDefault="00160785" w:rsidP="001607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 xml:space="preserve">egzamin, kolokwium, projekt badań </w:t>
            </w:r>
          </w:p>
        </w:tc>
        <w:tc>
          <w:tcPr>
            <w:tcW w:w="2126" w:type="dxa"/>
          </w:tcPr>
          <w:p w:rsidR="00160785" w:rsidRPr="00160785" w:rsidRDefault="00160785" w:rsidP="001607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wykład, warsztaty</w:t>
            </w:r>
          </w:p>
        </w:tc>
      </w:tr>
      <w:tr w:rsidR="00160785" w:rsidRPr="00160785" w:rsidTr="003B7CAD">
        <w:tc>
          <w:tcPr>
            <w:tcW w:w="2409" w:type="dxa"/>
          </w:tcPr>
          <w:p w:rsidR="00160785" w:rsidRPr="00160785" w:rsidRDefault="00160785" w:rsidP="001607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EK_13</w:t>
            </w:r>
          </w:p>
        </w:tc>
        <w:tc>
          <w:tcPr>
            <w:tcW w:w="5104" w:type="dxa"/>
          </w:tcPr>
          <w:p w:rsidR="00160785" w:rsidRPr="00160785" w:rsidRDefault="00160785" w:rsidP="001607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 xml:space="preserve">egzamin, kolokwium, projekt badań </w:t>
            </w:r>
          </w:p>
        </w:tc>
        <w:tc>
          <w:tcPr>
            <w:tcW w:w="2126" w:type="dxa"/>
          </w:tcPr>
          <w:p w:rsidR="00160785" w:rsidRPr="00160785" w:rsidRDefault="00160785" w:rsidP="001607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wykład, warsztaty</w:t>
            </w:r>
          </w:p>
        </w:tc>
      </w:tr>
      <w:tr w:rsidR="00160785" w:rsidRPr="00160785" w:rsidTr="003B7CAD">
        <w:tc>
          <w:tcPr>
            <w:tcW w:w="2409" w:type="dxa"/>
          </w:tcPr>
          <w:p w:rsidR="00160785" w:rsidRPr="00160785" w:rsidRDefault="00160785" w:rsidP="001607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EK_14</w:t>
            </w:r>
          </w:p>
        </w:tc>
        <w:tc>
          <w:tcPr>
            <w:tcW w:w="5104" w:type="dxa"/>
          </w:tcPr>
          <w:p w:rsidR="00160785" w:rsidRPr="00160785" w:rsidRDefault="00160785" w:rsidP="001607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 xml:space="preserve">egzamin, kolokwium, projekt badań </w:t>
            </w:r>
          </w:p>
        </w:tc>
        <w:tc>
          <w:tcPr>
            <w:tcW w:w="2126" w:type="dxa"/>
          </w:tcPr>
          <w:p w:rsidR="00160785" w:rsidRPr="00160785" w:rsidRDefault="00160785" w:rsidP="001607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wykład, warsztaty</w:t>
            </w:r>
          </w:p>
        </w:tc>
      </w:tr>
      <w:tr w:rsidR="00160785" w:rsidRPr="00160785" w:rsidTr="003B7CAD">
        <w:tc>
          <w:tcPr>
            <w:tcW w:w="2409" w:type="dxa"/>
          </w:tcPr>
          <w:p w:rsidR="00160785" w:rsidRPr="00160785" w:rsidRDefault="00160785" w:rsidP="001607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EK_15</w:t>
            </w:r>
          </w:p>
        </w:tc>
        <w:tc>
          <w:tcPr>
            <w:tcW w:w="5104" w:type="dxa"/>
          </w:tcPr>
          <w:p w:rsidR="00160785" w:rsidRPr="00160785" w:rsidRDefault="00160785" w:rsidP="001607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 xml:space="preserve">egzamin, kolokwium, projekt badań </w:t>
            </w:r>
          </w:p>
        </w:tc>
        <w:tc>
          <w:tcPr>
            <w:tcW w:w="2126" w:type="dxa"/>
          </w:tcPr>
          <w:p w:rsidR="00160785" w:rsidRPr="00160785" w:rsidRDefault="00160785" w:rsidP="001607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wykład, warsztaty</w:t>
            </w:r>
          </w:p>
        </w:tc>
      </w:tr>
      <w:tr w:rsidR="00160785" w:rsidRPr="00160785" w:rsidTr="003B7CAD">
        <w:tc>
          <w:tcPr>
            <w:tcW w:w="2409" w:type="dxa"/>
          </w:tcPr>
          <w:p w:rsidR="00160785" w:rsidRPr="00160785" w:rsidRDefault="00160785" w:rsidP="001607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EK_16</w:t>
            </w:r>
          </w:p>
        </w:tc>
        <w:tc>
          <w:tcPr>
            <w:tcW w:w="5104" w:type="dxa"/>
          </w:tcPr>
          <w:p w:rsidR="00160785" w:rsidRPr="00160785" w:rsidRDefault="00160785" w:rsidP="001607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 xml:space="preserve">egzamin, kolokwium, projekt badań </w:t>
            </w:r>
          </w:p>
        </w:tc>
        <w:tc>
          <w:tcPr>
            <w:tcW w:w="2126" w:type="dxa"/>
          </w:tcPr>
          <w:p w:rsidR="00160785" w:rsidRPr="00160785" w:rsidRDefault="00160785" w:rsidP="001607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wykład, warsztaty</w:t>
            </w:r>
          </w:p>
        </w:tc>
      </w:tr>
    </w:tbl>
    <w:p w:rsidR="00923D7D" w:rsidRPr="009679D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Pr="009679D2" w:rsidRDefault="003E1941" w:rsidP="00B02B1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679D2">
        <w:rPr>
          <w:rFonts w:ascii="Corbel" w:hAnsi="Corbel"/>
          <w:smallCaps w:val="0"/>
          <w:szCs w:val="24"/>
        </w:rPr>
        <w:t xml:space="preserve">4.2 </w:t>
      </w:r>
      <w:r w:rsidR="0085747A" w:rsidRPr="009679D2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679D2" w:rsidTr="00923D7D">
        <w:tc>
          <w:tcPr>
            <w:tcW w:w="9670" w:type="dxa"/>
          </w:tcPr>
          <w:p w:rsidR="0085747A" w:rsidRDefault="003B7CAD" w:rsidP="004C3B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Pozytywna ocena pracy studenta podczas zajęć ćwiczeniowych, pozytywna ocena projektu badań własnych</w:t>
            </w:r>
            <w:r w:rsidR="0017551B">
              <w:rPr>
                <w:rFonts w:ascii="Corbel" w:hAnsi="Corbel"/>
                <w:b w:val="0"/>
                <w:smallCaps w:val="0"/>
                <w:szCs w:val="24"/>
              </w:rPr>
              <w:t xml:space="preserve"> i kolokwium, </w:t>
            </w:r>
            <w:r w:rsidRPr="009679D2">
              <w:rPr>
                <w:rFonts w:ascii="Corbel" w:hAnsi="Corbel"/>
                <w:b w:val="0"/>
                <w:smallCaps w:val="0"/>
                <w:szCs w:val="24"/>
              </w:rPr>
              <w:t>pozytywna ocena uzyskana w toku egzaminy</w:t>
            </w:r>
            <w:r w:rsidR="004C3B18">
              <w:rPr>
                <w:rFonts w:ascii="Corbel" w:hAnsi="Corbel"/>
                <w:b w:val="0"/>
                <w:smallCaps w:val="0"/>
                <w:szCs w:val="24"/>
              </w:rPr>
              <w:t xml:space="preserve"> pisemnego.</w:t>
            </w:r>
          </w:p>
          <w:p w:rsidR="004C3B18" w:rsidRPr="004C3B18" w:rsidRDefault="004C3B18" w:rsidP="004C3B1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C3B18">
              <w:rPr>
                <w:rFonts w:ascii="Corbel" w:hAnsi="Corbel"/>
                <w:smallCaps w:val="0"/>
                <w:szCs w:val="24"/>
              </w:rPr>
              <w:t>Kryteria oceny projektu:</w:t>
            </w:r>
          </w:p>
          <w:p w:rsidR="004C3B18" w:rsidRDefault="004C3B18" w:rsidP="004C3B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– projekt opracowany zdecydowanie samodzielnie przez studenta, który przedkłada twórcze rozwiązania na każdym etapie projektu;</w:t>
            </w:r>
          </w:p>
          <w:p w:rsidR="004C3B18" w:rsidRDefault="004C3B18" w:rsidP="004C3B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4.5 - projekt opracowany raczej samodzielnie przez studenta, który wymaga ukierunkowania na wybranych etapach projektu;</w:t>
            </w:r>
          </w:p>
          <w:p w:rsidR="004C3B18" w:rsidRDefault="004C3B18" w:rsidP="004C3B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4.0 - projekt opracowany częściowo samodzielnie, a częściowo pod kierunkiem nauczyciela. Student wymaga pomocy na wybranych etapach projektu;</w:t>
            </w:r>
          </w:p>
          <w:p w:rsidR="004C3B18" w:rsidRDefault="004C3B18" w:rsidP="004C3B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3.5 - projekt opracowany raczej pod kierunkiem nauczyciela, który udziela pomocy na większości etapów projektów;</w:t>
            </w:r>
          </w:p>
          <w:p w:rsidR="004C3B18" w:rsidRDefault="004C3B18" w:rsidP="004C3B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projekt opracowany zdecydowanie pod kierunkiem nauczyciela. Student wymagał stałej pomocy na każdym etapie projektu.;</w:t>
            </w:r>
          </w:p>
          <w:p w:rsidR="00B02B1C" w:rsidRDefault="004C3B18" w:rsidP="004C3B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2,0 – student/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nie opracował/a projektu, a wiedza i umiejętności są niewystarczające na każdym etapie projektu.</w:t>
            </w:r>
          </w:p>
          <w:p w:rsidR="00B02B1C" w:rsidRPr="00B02B1C" w:rsidRDefault="00B02B1C" w:rsidP="00B02B1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02B1C">
              <w:rPr>
                <w:rFonts w:ascii="Corbel" w:hAnsi="Corbel"/>
                <w:smallCaps w:val="0"/>
                <w:szCs w:val="24"/>
              </w:rPr>
              <w:t>Kr</w:t>
            </w:r>
            <w:r>
              <w:rPr>
                <w:rFonts w:ascii="Corbel" w:hAnsi="Corbel"/>
                <w:smallCaps w:val="0"/>
                <w:szCs w:val="24"/>
              </w:rPr>
              <w:t>yteria oceniania prac pisemnych (egzamin):</w:t>
            </w:r>
          </w:p>
          <w:p w:rsidR="00B02B1C" w:rsidRDefault="00B02B1C" w:rsidP="00B02B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poziome 91-100%</w:t>
            </w:r>
          </w:p>
          <w:p w:rsidR="00B02B1C" w:rsidRDefault="00B02B1C" w:rsidP="00B02B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4.5 - wykazuje znajomość każdej z treści kształcenia na poziome 81-90%</w:t>
            </w:r>
          </w:p>
          <w:p w:rsidR="00B02B1C" w:rsidRDefault="00B02B1C" w:rsidP="00B02B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4.0 - wykazuje znajomość każdej z treści kształcenia na poziome 71-80%</w:t>
            </w:r>
          </w:p>
          <w:p w:rsidR="00B02B1C" w:rsidRDefault="00B02B1C" w:rsidP="00B02B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3.5 - wykazuje znajomość każdej z treści kształcenia na poziome 61-70%</w:t>
            </w:r>
          </w:p>
          <w:p w:rsidR="00B02B1C" w:rsidRDefault="00B02B1C" w:rsidP="00B02B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3.0 - wykazuje znajomość każdej z treści kształcenia na poziome 51-60%</w:t>
            </w:r>
          </w:p>
          <w:p w:rsidR="004C3B18" w:rsidRPr="009679D2" w:rsidRDefault="00B02B1C" w:rsidP="004C3B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2.0 - wykazuje znajomość każdej z treści kształcenia na poziome poniżej 51%</w:t>
            </w:r>
          </w:p>
        </w:tc>
      </w:tr>
    </w:tbl>
    <w:p w:rsidR="00414439" w:rsidRPr="009679D2" w:rsidRDefault="00414439" w:rsidP="0041443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9F4610" w:rsidRPr="009679D2" w:rsidRDefault="0085747A" w:rsidP="0041443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679D2">
        <w:rPr>
          <w:rFonts w:ascii="Corbel" w:hAnsi="Corbel"/>
          <w:b/>
          <w:sz w:val="24"/>
          <w:szCs w:val="24"/>
        </w:rPr>
        <w:t xml:space="preserve">5. </w:t>
      </w:r>
      <w:r w:rsidR="00C61DC5" w:rsidRPr="009679D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679D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50"/>
        <w:gridCol w:w="2970"/>
      </w:tblGrid>
      <w:tr w:rsidR="0085747A" w:rsidRPr="009679D2" w:rsidTr="00E638A8">
        <w:tc>
          <w:tcPr>
            <w:tcW w:w="6550" w:type="dxa"/>
            <w:vAlign w:val="center"/>
          </w:tcPr>
          <w:p w:rsidR="0085747A" w:rsidRPr="009679D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679D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679D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679D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2970" w:type="dxa"/>
            <w:vAlign w:val="center"/>
          </w:tcPr>
          <w:p w:rsidR="0085747A" w:rsidRPr="009679D2" w:rsidRDefault="00C61DC5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679D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679D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679D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679D2" w:rsidTr="00E638A8">
        <w:tc>
          <w:tcPr>
            <w:tcW w:w="6550" w:type="dxa"/>
          </w:tcPr>
          <w:p w:rsidR="0085747A" w:rsidRPr="009679D2" w:rsidRDefault="00C61DC5" w:rsidP="009725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G</w:t>
            </w:r>
            <w:r w:rsidR="0085747A" w:rsidRPr="009679D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9679D2">
              <w:rPr>
                <w:rFonts w:ascii="Corbel" w:hAnsi="Corbel"/>
                <w:sz w:val="24"/>
                <w:szCs w:val="24"/>
              </w:rPr>
              <w:t>z </w:t>
            </w:r>
            <w:r w:rsidR="000A3CDF" w:rsidRPr="009679D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679D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2970" w:type="dxa"/>
            <w:vAlign w:val="center"/>
          </w:tcPr>
          <w:p w:rsidR="0085747A" w:rsidRPr="009679D2" w:rsidRDefault="00AB1F2A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679D2" w:rsidTr="00E638A8">
        <w:tc>
          <w:tcPr>
            <w:tcW w:w="6550" w:type="dxa"/>
          </w:tcPr>
          <w:p w:rsidR="00B02B1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9679D2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C371AD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679D2" w:rsidRDefault="00C371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w egzaminie</w:t>
            </w:r>
          </w:p>
        </w:tc>
        <w:tc>
          <w:tcPr>
            <w:tcW w:w="2970" w:type="dxa"/>
            <w:vAlign w:val="center"/>
          </w:tcPr>
          <w:p w:rsidR="00C61DC5" w:rsidRDefault="00C61DC5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74E1A" w:rsidRPr="009679D2" w:rsidRDefault="00274E1A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679D2" w:rsidTr="00E638A8">
        <w:tc>
          <w:tcPr>
            <w:tcW w:w="6550" w:type="dxa"/>
          </w:tcPr>
          <w:p w:rsidR="00C371A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679D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679D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B41173" w:rsidRPr="009679D2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:rsidR="00C371AD" w:rsidRDefault="00C371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B41173" w:rsidRPr="009679D2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:rsidR="00C371AD" w:rsidRDefault="00C371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B41173" w:rsidRPr="009679D2">
              <w:rPr>
                <w:rFonts w:ascii="Corbel" w:hAnsi="Corbel"/>
                <w:sz w:val="24"/>
                <w:szCs w:val="24"/>
              </w:rPr>
              <w:t>kolokwium</w:t>
            </w:r>
            <w:r w:rsidR="00C61DC5" w:rsidRPr="009679D2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C61DC5" w:rsidRDefault="00C371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B41173" w:rsidRPr="009679D2">
              <w:rPr>
                <w:rFonts w:ascii="Corbel" w:hAnsi="Corbel"/>
                <w:sz w:val="24"/>
                <w:szCs w:val="24"/>
              </w:rPr>
              <w:t>opracowanie projektu</w:t>
            </w:r>
          </w:p>
          <w:p w:rsidR="00C371AD" w:rsidRDefault="00C371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:rsidR="00C371AD" w:rsidRPr="009679D2" w:rsidRDefault="00C371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2970" w:type="dxa"/>
            <w:vAlign w:val="center"/>
          </w:tcPr>
          <w:p w:rsidR="00C61DC5" w:rsidRDefault="00C61DC5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45CE9" w:rsidRDefault="00A45CE9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A45CE9" w:rsidRDefault="00072E21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B02B1C">
              <w:rPr>
                <w:rFonts w:ascii="Corbel" w:hAnsi="Corbel"/>
                <w:sz w:val="24"/>
                <w:szCs w:val="24"/>
              </w:rPr>
              <w:t>4</w:t>
            </w:r>
          </w:p>
          <w:p w:rsidR="00A45CE9" w:rsidRDefault="00AB1F2A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A45CE9" w:rsidRDefault="00A45CE9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A45CE9" w:rsidRPr="009679D2" w:rsidRDefault="00AB1F2A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679D2" w:rsidTr="00E638A8">
        <w:tc>
          <w:tcPr>
            <w:tcW w:w="6550" w:type="dxa"/>
          </w:tcPr>
          <w:p w:rsidR="0085747A" w:rsidRPr="009679D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2970" w:type="dxa"/>
            <w:vAlign w:val="center"/>
          </w:tcPr>
          <w:p w:rsidR="0085747A" w:rsidRPr="009679D2" w:rsidRDefault="001B6160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679D2" w:rsidTr="00E638A8">
        <w:tc>
          <w:tcPr>
            <w:tcW w:w="6550" w:type="dxa"/>
          </w:tcPr>
          <w:p w:rsidR="0085747A" w:rsidRPr="009679D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679D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2970" w:type="dxa"/>
            <w:vAlign w:val="center"/>
          </w:tcPr>
          <w:p w:rsidR="0085747A" w:rsidRPr="009679D2" w:rsidRDefault="00E638A8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679D2"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p w:rsidR="003E1941" w:rsidRPr="009679D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679D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679D2">
        <w:rPr>
          <w:rFonts w:ascii="Corbel" w:hAnsi="Corbel"/>
          <w:smallCaps w:val="0"/>
          <w:szCs w:val="24"/>
        </w:rPr>
        <w:t xml:space="preserve">6. </w:t>
      </w:r>
      <w:r w:rsidR="0085747A" w:rsidRPr="009679D2">
        <w:rPr>
          <w:rFonts w:ascii="Corbel" w:hAnsi="Corbel"/>
          <w:smallCaps w:val="0"/>
          <w:szCs w:val="24"/>
        </w:rPr>
        <w:t>PRAKTYKI ZAWO</w:t>
      </w:r>
      <w:r w:rsidR="009D3F3B" w:rsidRPr="009679D2">
        <w:rPr>
          <w:rFonts w:ascii="Corbel" w:hAnsi="Corbel"/>
          <w:smallCaps w:val="0"/>
          <w:szCs w:val="24"/>
        </w:rPr>
        <w:t>DOWE W RAMACH PRZEDMIOTU</w:t>
      </w:r>
    </w:p>
    <w:p w:rsidR="0085747A" w:rsidRPr="009679D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82"/>
        <w:gridCol w:w="5415"/>
      </w:tblGrid>
      <w:tr w:rsidR="0085747A" w:rsidRPr="009679D2" w:rsidTr="00AD60EC">
        <w:trPr>
          <w:trHeight w:val="283"/>
        </w:trPr>
        <w:tc>
          <w:tcPr>
            <w:tcW w:w="4082" w:type="dxa"/>
          </w:tcPr>
          <w:p w:rsidR="0085747A" w:rsidRPr="009679D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5415" w:type="dxa"/>
          </w:tcPr>
          <w:p w:rsidR="0085747A" w:rsidRPr="009679D2" w:rsidRDefault="00867709" w:rsidP="00AD60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679D2" w:rsidTr="00AD60EC">
        <w:trPr>
          <w:trHeight w:val="283"/>
        </w:trPr>
        <w:tc>
          <w:tcPr>
            <w:tcW w:w="4082" w:type="dxa"/>
          </w:tcPr>
          <w:p w:rsidR="0085747A" w:rsidRPr="009679D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:rsidR="0085747A" w:rsidRPr="009679D2" w:rsidRDefault="00867709" w:rsidP="00AD60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679D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679D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679D2">
        <w:rPr>
          <w:rFonts w:ascii="Corbel" w:hAnsi="Corbel"/>
          <w:smallCaps w:val="0"/>
          <w:szCs w:val="24"/>
        </w:rPr>
        <w:t xml:space="preserve">7. </w:t>
      </w:r>
      <w:r w:rsidR="0085747A" w:rsidRPr="009679D2">
        <w:rPr>
          <w:rFonts w:ascii="Corbel" w:hAnsi="Corbel"/>
          <w:smallCaps w:val="0"/>
          <w:szCs w:val="24"/>
        </w:rPr>
        <w:t>LITERATURA</w:t>
      </w:r>
    </w:p>
    <w:p w:rsidR="00675843" w:rsidRPr="009679D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91"/>
      </w:tblGrid>
      <w:tr w:rsidR="00867709" w:rsidRPr="009679D2" w:rsidTr="00867709">
        <w:trPr>
          <w:trHeight w:val="397"/>
        </w:trPr>
        <w:tc>
          <w:tcPr>
            <w:tcW w:w="9491" w:type="dxa"/>
          </w:tcPr>
          <w:p w:rsidR="00867709" w:rsidRPr="009679D2" w:rsidRDefault="00867709" w:rsidP="00AD60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67709" w:rsidRPr="009679D2" w:rsidRDefault="00867709" w:rsidP="00AD60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9679D2">
              <w:rPr>
                <w:rFonts w:ascii="Corbel" w:hAnsi="Corbel"/>
                <w:b w:val="0"/>
                <w:smallCaps w:val="0"/>
                <w:szCs w:val="24"/>
              </w:rPr>
              <w:t>Frankfort-Nachmias</w:t>
            </w:r>
            <w:proofErr w:type="spellEnd"/>
            <w:r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9679D2">
              <w:rPr>
                <w:rFonts w:ascii="Corbel" w:hAnsi="Corbel"/>
                <w:b w:val="0"/>
                <w:smallCaps w:val="0"/>
                <w:szCs w:val="24"/>
              </w:rPr>
              <w:t>Ch</w:t>
            </w:r>
            <w:proofErr w:type="spellEnd"/>
            <w:r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proofErr w:type="spellStart"/>
            <w:r w:rsidRPr="009679D2">
              <w:rPr>
                <w:rFonts w:ascii="Corbel" w:hAnsi="Corbel"/>
                <w:b w:val="0"/>
                <w:smallCaps w:val="0"/>
                <w:szCs w:val="24"/>
              </w:rPr>
              <w:t>Nachmias</w:t>
            </w:r>
            <w:proofErr w:type="spellEnd"/>
            <w:r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 D. Metody badawcze w naukach społecznych. Poznań 2001.</w:t>
            </w:r>
          </w:p>
          <w:p w:rsidR="00867709" w:rsidRPr="009679D2" w:rsidRDefault="00867709" w:rsidP="00AD60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Łobocki M. Metody i techniki badań pedagogicznych. Kraków 2011</w:t>
            </w:r>
          </w:p>
          <w:p w:rsidR="00867709" w:rsidRPr="009679D2" w:rsidRDefault="00867709" w:rsidP="00AD60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Łobocki M. Wprowadzenie do metodologii badań pedagogicznych. Kraków 2010.</w:t>
            </w:r>
          </w:p>
          <w:p w:rsidR="00867709" w:rsidRPr="009679D2" w:rsidRDefault="00867709" w:rsidP="00AD60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Muszyński H. Metodologiczne vademecum badacza pedagoga. Poznań 2018.</w:t>
            </w:r>
          </w:p>
          <w:p w:rsidR="00867709" w:rsidRPr="00A36C26" w:rsidRDefault="00867709" w:rsidP="00AD60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Palka S. (red.) Podstawy metodologii badań w pedagogice. Gdańsk 2009.</w:t>
            </w:r>
          </w:p>
          <w:p w:rsidR="00A36C26" w:rsidRPr="009679D2" w:rsidRDefault="00A36C26" w:rsidP="00AD60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Pęczkowski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R., Funkcjonowanie klas łączonych w polskim systemie edukacji, Rzeszów 2011, rozdział IV.</w:t>
            </w:r>
          </w:p>
          <w:p w:rsidR="00867709" w:rsidRPr="009679D2" w:rsidRDefault="00867709" w:rsidP="00AD60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Pilch T. Bauman T (red.); Zasady badań pedagogicznych. Strategie ilościowe i jakościowe. Warszawa 2001.</w:t>
            </w:r>
          </w:p>
          <w:p w:rsidR="00867709" w:rsidRPr="009679D2" w:rsidRDefault="00867709" w:rsidP="00AD60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Rubacha K. Metodologia badań nad edukacją. Warszawa 2008.</w:t>
            </w:r>
          </w:p>
        </w:tc>
      </w:tr>
      <w:tr w:rsidR="00867709" w:rsidRPr="009679D2" w:rsidTr="00867709">
        <w:trPr>
          <w:trHeight w:val="397"/>
        </w:trPr>
        <w:tc>
          <w:tcPr>
            <w:tcW w:w="9491" w:type="dxa"/>
          </w:tcPr>
          <w:p w:rsidR="00867709" w:rsidRPr="009679D2" w:rsidRDefault="00867709" w:rsidP="004D4C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867709" w:rsidRPr="009679D2" w:rsidRDefault="00867709" w:rsidP="004D4CA9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  <w:lang w:eastAsia="pl-PL"/>
              </w:rPr>
              <w:t>Babbie</w:t>
            </w:r>
            <w:proofErr w:type="spellEnd"/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  <w:lang w:eastAsia="pl-PL"/>
              </w:rPr>
              <w:t xml:space="preserve"> E., </w:t>
            </w:r>
            <w:r w:rsidRPr="009679D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eastAsia="pl-PL"/>
              </w:rPr>
              <w:t xml:space="preserve">Podstawy badań społecznych. </w:t>
            </w:r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  <w:lang w:eastAsia="pl-PL"/>
              </w:rPr>
              <w:t xml:space="preserve"> Warszawa 2013.</w:t>
            </w:r>
          </w:p>
          <w:p w:rsidR="00867709" w:rsidRPr="009679D2" w:rsidRDefault="00867709" w:rsidP="004D4CA9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  <w:lang w:eastAsia="pl-PL"/>
              </w:rPr>
              <w:t>Brzeziński J. Metodologia badan psychologicznych. Poznań 2001.</w:t>
            </w:r>
          </w:p>
          <w:p w:rsidR="00867709" w:rsidRPr="009679D2" w:rsidRDefault="00867709" w:rsidP="004D4CA9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Konarzewski K. Jak uprawiać badania oświatowe. Metodologia praktyczna. Warszawa 2000.</w:t>
            </w:r>
          </w:p>
        </w:tc>
      </w:tr>
    </w:tbl>
    <w:p w:rsidR="0085747A" w:rsidRPr="009679D2" w:rsidRDefault="0085747A" w:rsidP="00B02B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D4CA9" w:rsidRPr="00B02B1C" w:rsidRDefault="0085747A" w:rsidP="00B02B1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679D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4D4CA9" w:rsidRPr="00B02B1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24D" w:rsidRDefault="00FC724D" w:rsidP="00C16ABF">
      <w:pPr>
        <w:spacing w:after="0" w:line="240" w:lineRule="auto"/>
      </w:pPr>
      <w:r>
        <w:separator/>
      </w:r>
    </w:p>
  </w:endnote>
  <w:endnote w:type="continuationSeparator" w:id="0">
    <w:p w:rsidR="00FC724D" w:rsidRDefault="00FC724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24D" w:rsidRDefault="00FC724D" w:rsidP="00C16ABF">
      <w:pPr>
        <w:spacing w:after="0" w:line="240" w:lineRule="auto"/>
      </w:pPr>
      <w:r>
        <w:separator/>
      </w:r>
    </w:p>
  </w:footnote>
  <w:footnote w:type="continuationSeparator" w:id="0">
    <w:p w:rsidR="00FC724D" w:rsidRDefault="00FC724D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0DD"/>
    <w:multiLevelType w:val="hybridMultilevel"/>
    <w:tmpl w:val="9940C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33C73"/>
    <w:multiLevelType w:val="hybridMultilevel"/>
    <w:tmpl w:val="71D44EBA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2246FE"/>
    <w:multiLevelType w:val="hybridMultilevel"/>
    <w:tmpl w:val="21F65A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335502"/>
    <w:multiLevelType w:val="hybridMultilevel"/>
    <w:tmpl w:val="1352B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7200F9"/>
    <w:multiLevelType w:val="hybridMultilevel"/>
    <w:tmpl w:val="75A475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17426"/>
    <w:rsid w:val="00022ECE"/>
    <w:rsid w:val="00033FE8"/>
    <w:rsid w:val="00034175"/>
    <w:rsid w:val="00042A51"/>
    <w:rsid w:val="00042D2E"/>
    <w:rsid w:val="00044C82"/>
    <w:rsid w:val="000457DE"/>
    <w:rsid w:val="000479F8"/>
    <w:rsid w:val="00060835"/>
    <w:rsid w:val="00070ED6"/>
    <w:rsid w:val="00072E21"/>
    <w:rsid w:val="000742DC"/>
    <w:rsid w:val="000758A7"/>
    <w:rsid w:val="00077CB5"/>
    <w:rsid w:val="0008207D"/>
    <w:rsid w:val="00084C12"/>
    <w:rsid w:val="000924BC"/>
    <w:rsid w:val="0009462C"/>
    <w:rsid w:val="00094B12"/>
    <w:rsid w:val="000960CF"/>
    <w:rsid w:val="00096C46"/>
    <w:rsid w:val="000A0D81"/>
    <w:rsid w:val="000A296F"/>
    <w:rsid w:val="000A2A28"/>
    <w:rsid w:val="000A3AEB"/>
    <w:rsid w:val="000A3CDF"/>
    <w:rsid w:val="000B192D"/>
    <w:rsid w:val="000B28EE"/>
    <w:rsid w:val="000B3E37"/>
    <w:rsid w:val="000D04B0"/>
    <w:rsid w:val="000D3850"/>
    <w:rsid w:val="000E7FDC"/>
    <w:rsid w:val="000F10D1"/>
    <w:rsid w:val="000F1C57"/>
    <w:rsid w:val="000F5615"/>
    <w:rsid w:val="00112812"/>
    <w:rsid w:val="00114DE1"/>
    <w:rsid w:val="00117608"/>
    <w:rsid w:val="00124BFF"/>
    <w:rsid w:val="0012560E"/>
    <w:rsid w:val="00127108"/>
    <w:rsid w:val="001341AA"/>
    <w:rsid w:val="00134B13"/>
    <w:rsid w:val="00144C36"/>
    <w:rsid w:val="00146093"/>
    <w:rsid w:val="00146BC0"/>
    <w:rsid w:val="00153C41"/>
    <w:rsid w:val="00154381"/>
    <w:rsid w:val="00160785"/>
    <w:rsid w:val="00163D17"/>
    <w:rsid w:val="001640A7"/>
    <w:rsid w:val="001640C4"/>
    <w:rsid w:val="00164FA7"/>
    <w:rsid w:val="00166786"/>
    <w:rsid w:val="00166A03"/>
    <w:rsid w:val="001718A7"/>
    <w:rsid w:val="001737CF"/>
    <w:rsid w:val="0017551B"/>
    <w:rsid w:val="00176083"/>
    <w:rsid w:val="0018608D"/>
    <w:rsid w:val="0019120F"/>
    <w:rsid w:val="00192F37"/>
    <w:rsid w:val="001A70D2"/>
    <w:rsid w:val="001B1AD2"/>
    <w:rsid w:val="001B6160"/>
    <w:rsid w:val="001D657B"/>
    <w:rsid w:val="001D7B54"/>
    <w:rsid w:val="001E01F1"/>
    <w:rsid w:val="001E0209"/>
    <w:rsid w:val="001F2CA2"/>
    <w:rsid w:val="00207926"/>
    <w:rsid w:val="002144C0"/>
    <w:rsid w:val="00215715"/>
    <w:rsid w:val="0021615C"/>
    <w:rsid w:val="00216290"/>
    <w:rsid w:val="0022477D"/>
    <w:rsid w:val="002278A9"/>
    <w:rsid w:val="002336F9"/>
    <w:rsid w:val="0024028F"/>
    <w:rsid w:val="00244ABC"/>
    <w:rsid w:val="00246AC0"/>
    <w:rsid w:val="00257BEC"/>
    <w:rsid w:val="002627A2"/>
    <w:rsid w:val="00270DC4"/>
    <w:rsid w:val="00274E1A"/>
    <w:rsid w:val="00281FF2"/>
    <w:rsid w:val="002857DE"/>
    <w:rsid w:val="0029003C"/>
    <w:rsid w:val="00291567"/>
    <w:rsid w:val="002A22BF"/>
    <w:rsid w:val="002A2389"/>
    <w:rsid w:val="002A36E3"/>
    <w:rsid w:val="002A6349"/>
    <w:rsid w:val="002A671D"/>
    <w:rsid w:val="002A79BD"/>
    <w:rsid w:val="002B4D55"/>
    <w:rsid w:val="002B5EA0"/>
    <w:rsid w:val="002B6119"/>
    <w:rsid w:val="002C0823"/>
    <w:rsid w:val="002C1F06"/>
    <w:rsid w:val="002D0F2F"/>
    <w:rsid w:val="002D2666"/>
    <w:rsid w:val="002D2B98"/>
    <w:rsid w:val="002D3375"/>
    <w:rsid w:val="002D46C6"/>
    <w:rsid w:val="002D550C"/>
    <w:rsid w:val="002D73D4"/>
    <w:rsid w:val="002F02A3"/>
    <w:rsid w:val="002F4ABE"/>
    <w:rsid w:val="003018BA"/>
    <w:rsid w:val="003031BE"/>
    <w:rsid w:val="0030395F"/>
    <w:rsid w:val="00305C92"/>
    <w:rsid w:val="00306CE4"/>
    <w:rsid w:val="003151C5"/>
    <w:rsid w:val="0032307C"/>
    <w:rsid w:val="0032566C"/>
    <w:rsid w:val="003343CF"/>
    <w:rsid w:val="003418CA"/>
    <w:rsid w:val="003454F1"/>
    <w:rsid w:val="00346FE9"/>
    <w:rsid w:val="003471E4"/>
    <w:rsid w:val="0034759A"/>
    <w:rsid w:val="003503F6"/>
    <w:rsid w:val="003530DD"/>
    <w:rsid w:val="00363F78"/>
    <w:rsid w:val="00365282"/>
    <w:rsid w:val="003A0A5B"/>
    <w:rsid w:val="003A1176"/>
    <w:rsid w:val="003B7CAD"/>
    <w:rsid w:val="003C0BAE"/>
    <w:rsid w:val="003D18A9"/>
    <w:rsid w:val="003D6CE2"/>
    <w:rsid w:val="003D78A3"/>
    <w:rsid w:val="003E0078"/>
    <w:rsid w:val="003E16D1"/>
    <w:rsid w:val="003E1941"/>
    <w:rsid w:val="003E2FE6"/>
    <w:rsid w:val="003E49D5"/>
    <w:rsid w:val="003E5A40"/>
    <w:rsid w:val="003F1B40"/>
    <w:rsid w:val="003F205D"/>
    <w:rsid w:val="003F38C0"/>
    <w:rsid w:val="003F61B7"/>
    <w:rsid w:val="004058FC"/>
    <w:rsid w:val="00414439"/>
    <w:rsid w:val="00414E3C"/>
    <w:rsid w:val="0042182D"/>
    <w:rsid w:val="0042244A"/>
    <w:rsid w:val="0042745A"/>
    <w:rsid w:val="0043080F"/>
    <w:rsid w:val="00431D5C"/>
    <w:rsid w:val="004362C6"/>
    <w:rsid w:val="00437FA2"/>
    <w:rsid w:val="00445970"/>
    <w:rsid w:val="00457FA3"/>
    <w:rsid w:val="00461EFC"/>
    <w:rsid w:val="0046412A"/>
    <w:rsid w:val="004652C2"/>
    <w:rsid w:val="004706D1"/>
    <w:rsid w:val="00471326"/>
    <w:rsid w:val="00473BE6"/>
    <w:rsid w:val="0047598D"/>
    <w:rsid w:val="004840FD"/>
    <w:rsid w:val="00484741"/>
    <w:rsid w:val="00487BB7"/>
    <w:rsid w:val="00490F7D"/>
    <w:rsid w:val="00491678"/>
    <w:rsid w:val="0049559E"/>
    <w:rsid w:val="004968E2"/>
    <w:rsid w:val="004A3EEA"/>
    <w:rsid w:val="004A4D1F"/>
    <w:rsid w:val="004B77EA"/>
    <w:rsid w:val="004C3B18"/>
    <w:rsid w:val="004C5E06"/>
    <w:rsid w:val="004D4CA9"/>
    <w:rsid w:val="004D5282"/>
    <w:rsid w:val="004D5D0E"/>
    <w:rsid w:val="004F1551"/>
    <w:rsid w:val="004F55A3"/>
    <w:rsid w:val="0050017A"/>
    <w:rsid w:val="0050496F"/>
    <w:rsid w:val="00511F8E"/>
    <w:rsid w:val="0051294E"/>
    <w:rsid w:val="00512D32"/>
    <w:rsid w:val="00513B6F"/>
    <w:rsid w:val="00517C63"/>
    <w:rsid w:val="00520E1C"/>
    <w:rsid w:val="00526B43"/>
    <w:rsid w:val="005363C4"/>
    <w:rsid w:val="00536BDE"/>
    <w:rsid w:val="00543ACC"/>
    <w:rsid w:val="005608EF"/>
    <w:rsid w:val="0056696D"/>
    <w:rsid w:val="00566DF3"/>
    <w:rsid w:val="0059484D"/>
    <w:rsid w:val="00595209"/>
    <w:rsid w:val="005A0855"/>
    <w:rsid w:val="005A3196"/>
    <w:rsid w:val="005A3DC7"/>
    <w:rsid w:val="005B28A4"/>
    <w:rsid w:val="005C080F"/>
    <w:rsid w:val="005C0A5E"/>
    <w:rsid w:val="005C55E5"/>
    <w:rsid w:val="005C696A"/>
    <w:rsid w:val="005E0369"/>
    <w:rsid w:val="005E6E85"/>
    <w:rsid w:val="005F31D2"/>
    <w:rsid w:val="006004ED"/>
    <w:rsid w:val="0061029B"/>
    <w:rsid w:val="00617230"/>
    <w:rsid w:val="00621CE1"/>
    <w:rsid w:val="00627FC9"/>
    <w:rsid w:val="00647FA8"/>
    <w:rsid w:val="00650C5F"/>
    <w:rsid w:val="00652718"/>
    <w:rsid w:val="00654934"/>
    <w:rsid w:val="00656A0A"/>
    <w:rsid w:val="00661F2B"/>
    <w:rsid w:val="006620D9"/>
    <w:rsid w:val="00671958"/>
    <w:rsid w:val="00673E0E"/>
    <w:rsid w:val="00675843"/>
    <w:rsid w:val="00692555"/>
    <w:rsid w:val="00692C05"/>
    <w:rsid w:val="00696477"/>
    <w:rsid w:val="006B38EC"/>
    <w:rsid w:val="006B3991"/>
    <w:rsid w:val="006D050F"/>
    <w:rsid w:val="006D06F5"/>
    <w:rsid w:val="006D6139"/>
    <w:rsid w:val="006E5D65"/>
    <w:rsid w:val="006E5DA3"/>
    <w:rsid w:val="006F1282"/>
    <w:rsid w:val="006F1FBC"/>
    <w:rsid w:val="006F31E2"/>
    <w:rsid w:val="006F562A"/>
    <w:rsid w:val="00706544"/>
    <w:rsid w:val="007072BA"/>
    <w:rsid w:val="0071620A"/>
    <w:rsid w:val="00723CC9"/>
    <w:rsid w:val="00724677"/>
    <w:rsid w:val="00725459"/>
    <w:rsid w:val="007327BD"/>
    <w:rsid w:val="00734608"/>
    <w:rsid w:val="00745302"/>
    <w:rsid w:val="007461D6"/>
    <w:rsid w:val="00746315"/>
    <w:rsid w:val="00746EC8"/>
    <w:rsid w:val="0075759E"/>
    <w:rsid w:val="0076219D"/>
    <w:rsid w:val="00763BF1"/>
    <w:rsid w:val="00764449"/>
    <w:rsid w:val="00766FD4"/>
    <w:rsid w:val="0076776C"/>
    <w:rsid w:val="00770576"/>
    <w:rsid w:val="00774625"/>
    <w:rsid w:val="0078168C"/>
    <w:rsid w:val="007829E0"/>
    <w:rsid w:val="00787C2A"/>
    <w:rsid w:val="00790E27"/>
    <w:rsid w:val="00791EC1"/>
    <w:rsid w:val="00793BD4"/>
    <w:rsid w:val="007A14DB"/>
    <w:rsid w:val="007A265C"/>
    <w:rsid w:val="007A2DCD"/>
    <w:rsid w:val="007A4022"/>
    <w:rsid w:val="007A6E6E"/>
    <w:rsid w:val="007B7FDF"/>
    <w:rsid w:val="007C3299"/>
    <w:rsid w:val="007C3BCC"/>
    <w:rsid w:val="007C4546"/>
    <w:rsid w:val="007D6E56"/>
    <w:rsid w:val="007E1F20"/>
    <w:rsid w:val="007F1BE7"/>
    <w:rsid w:val="007F4155"/>
    <w:rsid w:val="007F75D2"/>
    <w:rsid w:val="0081554D"/>
    <w:rsid w:val="0081707E"/>
    <w:rsid w:val="00820F50"/>
    <w:rsid w:val="00835EC9"/>
    <w:rsid w:val="008449B3"/>
    <w:rsid w:val="008552A2"/>
    <w:rsid w:val="0085747A"/>
    <w:rsid w:val="008615A7"/>
    <w:rsid w:val="00867709"/>
    <w:rsid w:val="00867AEB"/>
    <w:rsid w:val="00881A1B"/>
    <w:rsid w:val="00884922"/>
    <w:rsid w:val="00885F64"/>
    <w:rsid w:val="008917F9"/>
    <w:rsid w:val="008A434D"/>
    <w:rsid w:val="008A45F7"/>
    <w:rsid w:val="008A6CFE"/>
    <w:rsid w:val="008B59EB"/>
    <w:rsid w:val="008C0CC0"/>
    <w:rsid w:val="008C19A9"/>
    <w:rsid w:val="008C379D"/>
    <w:rsid w:val="008C5147"/>
    <w:rsid w:val="008C5359"/>
    <w:rsid w:val="008C5363"/>
    <w:rsid w:val="008D3DFB"/>
    <w:rsid w:val="008D76C2"/>
    <w:rsid w:val="008E64F4"/>
    <w:rsid w:val="008F12C9"/>
    <w:rsid w:val="008F6E29"/>
    <w:rsid w:val="008F7B9D"/>
    <w:rsid w:val="00916188"/>
    <w:rsid w:val="00923D7D"/>
    <w:rsid w:val="00941071"/>
    <w:rsid w:val="009508DF"/>
    <w:rsid w:val="00950DAC"/>
    <w:rsid w:val="00954A07"/>
    <w:rsid w:val="009679D2"/>
    <w:rsid w:val="0097076D"/>
    <w:rsid w:val="009716EE"/>
    <w:rsid w:val="009725AD"/>
    <w:rsid w:val="009755D3"/>
    <w:rsid w:val="00997F14"/>
    <w:rsid w:val="009A1D19"/>
    <w:rsid w:val="009A2667"/>
    <w:rsid w:val="009A78D9"/>
    <w:rsid w:val="009B08F3"/>
    <w:rsid w:val="009B2420"/>
    <w:rsid w:val="009C3E31"/>
    <w:rsid w:val="009C54AE"/>
    <w:rsid w:val="009C788E"/>
    <w:rsid w:val="009D3F3B"/>
    <w:rsid w:val="009D6E31"/>
    <w:rsid w:val="009E0543"/>
    <w:rsid w:val="009E3B41"/>
    <w:rsid w:val="009F3C5C"/>
    <w:rsid w:val="009F4610"/>
    <w:rsid w:val="00A00ECC"/>
    <w:rsid w:val="00A01AA7"/>
    <w:rsid w:val="00A042B3"/>
    <w:rsid w:val="00A127EA"/>
    <w:rsid w:val="00A1409B"/>
    <w:rsid w:val="00A155EE"/>
    <w:rsid w:val="00A16315"/>
    <w:rsid w:val="00A21AEA"/>
    <w:rsid w:val="00A2245B"/>
    <w:rsid w:val="00A30110"/>
    <w:rsid w:val="00A30973"/>
    <w:rsid w:val="00A33A04"/>
    <w:rsid w:val="00A36899"/>
    <w:rsid w:val="00A36C26"/>
    <w:rsid w:val="00A371F6"/>
    <w:rsid w:val="00A43935"/>
    <w:rsid w:val="00A43BF6"/>
    <w:rsid w:val="00A45CE9"/>
    <w:rsid w:val="00A51235"/>
    <w:rsid w:val="00A531F2"/>
    <w:rsid w:val="00A53FA5"/>
    <w:rsid w:val="00A54817"/>
    <w:rsid w:val="00A601C8"/>
    <w:rsid w:val="00A60799"/>
    <w:rsid w:val="00A70FA1"/>
    <w:rsid w:val="00A73241"/>
    <w:rsid w:val="00A740CF"/>
    <w:rsid w:val="00A758DA"/>
    <w:rsid w:val="00A84C85"/>
    <w:rsid w:val="00A97DE1"/>
    <w:rsid w:val="00AB053C"/>
    <w:rsid w:val="00AB1F2A"/>
    <w:rsid w:val="00AB30D8"/>
    <w:rsid w:val="00AB4FB1"/>
    <w:rsid w:val="00AC4298"/>
    <w:rsid w:val="00AC4363"/>
    <w:rsid w:val="00AD1146"/>
    <w:rsid w:val="00AD27D3"/>
    <w:rsid w:val="00AD60EC"/>
    <w:rsid w:val="00AD66D6"/>
    <w:rsid w:val="00AE0A4B"/>
    <w:rsid w:val="00AE1160"/>
    <w:rsid w:val="00AE203C"/>
    <w:rsid w:val="00AE2E74"/>
    <w:rsid w:val="00AE5FCB"/>
    <w:rsid w:val="00AF2C1E"/>
    <w:rsid w:val="00AF53F9"/>
    <w:rsid w:val="00B02B1C"/>
    <w:rsid w:val="00B06142"/>
    <w:rsid w:val="00B135B1"/>
    <w:rsid w:val="00B259AD"/>
    <w:rsid w:val="00B3130B"/>
    <w:rsid w:val="00B40ADB"/>
    <w:rsid w:val="00B41173"/>
    <w:rsid w:val="00B41642"/>
    <w:rsid w:val="00B43B77"/>
    <w:rsid w:val="00B43E80"/>
    <w:rsid w:val="00B46068"/>
    <w:rsid w:val="00B607DB"/>
    <w:rsid w:val="00B66529"/>
    <w:rsid w:val="00B75946"/>
    <w:rsid w:val="00B7642D"/>
    <w:rsid w:val="00B767DD"/>
    <w:rsid w:val="00B8047B"/>
    <w:rsid w:val="00B8056E"/>
    <w:rsid w:val="00B819C8"/>
    <w:rsid w:val="00B82308"/>
    <w:rsid w:val="00B90885"/>
    <w:rsid w:val="00B9637A"/>
    <w:rsid w:val="00BB520A"/>
    <w:rsid w:val="00BD3869"/>
    <w:rsid w:val="00BD3F86"/>
    <w:rsid w:val="00BD66E9"/>
    <w:rsid w:val="00BD6FF4"/>
    <w:rsid w:val="00BE13AD"/>
    <w:rsid w:val="00BE7F96"/>
    <w:rsid w:val="00BF2C41"/>
    <w:rsid w:val="00C058B4"/>
    <w:rsid w:val="00C05F44"/>
    <w:rsid w:val="00C131B5"/>
    <w:rsid w:val="00C16ABF"/>
    <w:rsid w:val="00C170AE"/>
    <w:rsid w:val="00C2266D"/>
    <w:rsid w:val="00C2570E"/>
    <w:rsid w:val="00C25B18"/>
    <w:rsid w:val="00C26CB7"/>
    <w:rsid w:val="00C324C1"/>
    <w:rsid w:val="00C36992"/>
    <w:rsid w:val="00C371AD"/>
    <w:rsid w:val="00C40B1B"/>
    <w:rsid w:val="00C41184"/>
    <w:rsid w:val="00C41413"/>
    <w:rsid w:val="00C52024"/>
    <w:rsid w:val="00C56036"/>
    <w:rsid w:val="00C61DC5"/>
    <w:rsid w:val="00C66280"/>
    <w:rsid w:val="00C67E92"/>
    <w:rsid w:val="00C70A26"/>
    <w:rsid w:val="00C766DF"/>
    <w:rsid w:val="00C84E12"/>
    <w:rsid w:val="00C855B6"/>
    <w:rsid w:val="00C85682"/>
    <w:rsid w:val="00C94B98"/>
    <w:rsid w:val="00C975A5"/>
    <w:rsid w:val="00CA18AF"/>
    <w:rsid w:val="00CA2B96"/>
    <w:rsid w:val="00CA5089"/>
    <w:rsid w:val="00CB53A4"/>
    <w:rsid w:val="00CB624E"/>
    <w:rsid w:val="00CC218B"/>
    <w:rsid w:val="00CC3285"/>
    <w:rsid w:val="00CC4EAA"/>
    <w:rsid w:val="00CD5EAD"/>
    <w:rsid w:val="00CD6897"/>
    <w:rsid w:val="00CD7700"/>
    <w:rsid w:val="00CE5BAC"/>
    <w:rsid w:val="00CF25BE"/>
    <w:rsid w:val="00CF5432"/>
    <w:rsid w:val="00CF78ED"/>
    <w:rsid w:val="00D0092C"/>
    <w:rsid w:val="00D02B25"/>
    <w:rsid w:val="00D02EBA"/>
    <w:rsid w:val="00D05B1A"/>
    <w:rsid w:val="00D1105F"/>
    <w:rsid w:val="00D14589"/>
    <w:rsid w:val="00D17C3C"/>
    <w:rsid w:val="00D26B2C"/>
    <w:rsid w:val="00D352C9"/>
    <w:rsid w:val="00D425B2"/>
    <w:rsid w:val="00D428D6"/>
    <w:rsid w:val="00D42E8C"/>
    <w:rsid w:val="00D43B6F"/>
    <w:rsid w:val="00D47657"/>
    <w:rsid w:val="00D552B2"/>
    <w:rsid w:val="00D602F6"/>
    <w:rsid w:val="00D608D1"/>
    <w:rsid w:val="00D74119"/>
    <w:rsid w:val="00D8075B"/>
    <w:rsid w:val="00D817FA"/>
    <w:rsid w:val="00D85EA3"/>
    <w:rsid w:val="00D8678B"/>
    <w:rsid w:val="00D90CC9"/>
    <w:rsid w:val="00D91391"/>
    <w:rsid w:val="00DA2114"/>
    <w:rsid w:val="00DA2B47"/>
    <w:rsid w:val="00DB0212"/>
    <w:rsid w:val="00DB339B"/>
    <w:rsid w:val="00DB42A8"/>
    <w:rsid w:val="00DC1840"/>
    <w:rsid w:val="00DD09AD"/>
    <w:rsid w:val="00DD15E4"/>
    <w:rsid w:val="00DE09C0"/>
    <w:rsid w:val="00DE4A14"/>
    <w:rsid w:val="00DF320D"/>
    <w:rsid w:val="00DF483C"/>
    <w:rsid w:val="00DF71C8"/>
    <w:rsid w:val="00E06D5B"/>
    <w:rsid w:val="00E129B8"/>
    <w:rsid w:val="00E1440E"/>
    <w:rsid w:val="00E21E7D"/>
    <w:rsid w:val="00E22FBC"/>
    <w:rsid w:val="00E24BF5"/>
    <w:rsid w:val="00E25338"/>
    <w:rsid w:val="00E30B4B"/>
    <w:rsid w:val="00E44502"/>
    <w:rsid w:val="00E51E44"/>
    <w:rsid w:val="00E56F73"/>
    <w:rsid w:val="00E60F7A"/>
    <w:rsid w:val="00E63348"/>
    <w:rsid w:val="00E638A8"/>
    <w:rsid w:val="00E656DE"/>
    <w:rsid w:val="00E742AA"/>
    <w:rsid w:val="00E77E88"/>
    <w:rsid w:val="00E8107D"/>
    <w:rsid w:val="00E95785"/>
    <w:rsid w:val="00E960BB"/>
    <w:rsid w:val="00EA2074"/>
    <w:rsid w:val="00EA4832"/>
    <w:rsid w:val="00EA4E9D"/>
    <w:rsid w:val="00EA6F1D"/>
    <w:rsid w:val="00EB3BCC"/>
    <w:rsid w:val="00EC4899"/>
    <w:rsid w:val="00EC7140"/>
    <w:rsid w:val="00ED03AB"/>
    <w:rsid w:val="00ED0A83"/>
    <w:rsid w:val="00ED32D2"/>
    <w:rsid w:val="00EE32DE"/>
    <w:rsid w:val="00EE48C3"/>
    <w:rsid w:val="00EE5457"/>
    <w:rsid w:val="00EE7ACA"/>
    <w:rsid w:val="00EF1170"/>
    <w:rsid w:val="00EF2FCA"/>
    <w:rsid w:val="00F03027"/>
    <w:rsid w:val="00F070AB"/>
    <w:rsid w:val="00F12AFD"/>
    <w:rsid w:val="00F17567"/>
    <w:rsid w:val="00F2342F"/>
    <w:rsid w:val="00F27919"/>
    <w:rsid w:val="00F27A7B"/>
    <w:rsid w:val="00F3722C"/>
    <w:rsid w:val="00F42515"/>
    <w:rsid w:val="00F526AF"/>
    <w:rsid w:val="00F617C3"/>
    <w:rsid w:val="00F63454"/>
    <w:rsid w:val="00F6704D"/>
    <w:rsid w:val="00F7066B"/>
    <w:rsid w:val="00F8299B"/>
    <w:rsid w:val="00F83B28"/>
    <w:rsid w:val="00F90161"/>
    <w:rsid w:val="00F94407"/>
    <w:rsid w:val="00F974DA"/>
    <w:rsid w:val="00F97D05"/>
    <w:rsid w:val="00FA46E5"/>
    <w:rsid w:val="00FB13C1"/>
    <w:rsid w:val="00FB6ACE"/>
    <w:rsid w:val="00FB6BBD"/>
    <w:rsid w:val="00FB6FF6"/>
    <w:rsid w:val="00FB70C8"/>
    <w:rsid w:val="00FB7D94"/>
    <w:rsid w:val="00FB7DBA"/>
    <w:rsid w:val="00FC1C25"/>
    <w:rsid w:val="00FC1CE3"/>
    <w:rsid w:val="00FC3F45"/>
    <w:rsid w:val="00FC724D"/>
    <w:rsid w:val="00FD503F"/>
    <w:rsid w:val="00FD555A"/>
    <w:rsid w:val="00FD7589"/>
    <w:rsid w:val="00FD7DD3"/>
    <w:rsid w:val="00FE11C1"/>
    <w:rsid w:val="00FE4D8C"/>
    <w:rsid w:val="00FF016A"/>
    <w:rsid w:val="00FF1401"/>
    <w:rsid w:val="00FF446F"/>
    <w:rsid w:val="00FF4938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26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26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2666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26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2666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5A930-7FB2-4782-99AB-F1A79C512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33</TotalTime>
  <Pages>6</Pages>
  <Words>1662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2019-02-06T12:12:00Z</cp:lastPrinted>
  <dcterms:created xsi:type="dcterms:W3CDTF">2025-01-31T11:03:00Z</dcterms:created>
  <dcterms:modified xsi:type="dcterms:W3CDTF">2026-06-12T18:24:00Z</dcterms:modified>
</cp:coreProperties>
</file>